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2F287139" w:rsidRDefault="2F287139" w14:paraId="711602FC" w14:textId="11EC7E2C"/>
    <w:p w:rsidR="3837BF42" w:rsidRDefault="3837BF42" w14:paraId="0554FC67" w14:textId="450487CB"/>
    <w:tbl>
      <w:tblPr>
        <w:tblStyle w:val="TableGrid"/>
        <w:tblpPr w:leftFromText="142" w:rightFromText="142" w:bottomFromText="669" w:vertAnchor="text" w:tblpY="1"/>
        <w:tblOverlap w:val="never"/>
        <w:tblW w:w="5000" w:type="pct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35"/>
        <w:gridCol w:w="2635"/>
      </w:tblGrid>
      <w:tr w:rsidR="00C51925" w:rsidTr="00653FF6" w14:paraId="467BE326" w14:textId="77777777">
        <w:trPr>
          <w:gridAfter w:val="1"/>
          <w:wAfter w:w="2635" w:type="dxa"/>
          <w:trHeight w:val="60" w:hRule="exact"/>
        </w:trPr>
        <w:tc>
          <w:tcPr>
            <w:tcW w:w="6635" w:type="dxa"/>
          </w:tcPr>
          <w:p w:rsidRPr="005D093C" w:rsidR="00C51925" w:rsidP="0031079D" w:rsidRDefault="00C51925" w14:paraId="227D92F7" w14:textId="77777777">
            <w:pPr>
              <w:pStyle w:val="Title"/>
              <w:rPr>
                <w:rFonts w:hint="eastAsia"/>
              </w:rPr>
            </w:pPr>
          </w:p>
        </w:tc>
      </w:tr>
      <w:tr w:rsidR="0041004E" w:rsidTr="00653FF6" w14:paraId="69D6781F" w14:textId="77777777">
        <w:trPr>
          <w:trHeight w:val="60"/>
        </w:trPr>
        <w:tc>
          <w:tcPr>
            <w:tcW w:w="9270" w:type="dxa"/>
            <w:gridSpan w:val="2"/>
          </w:tcPr>
          <w:p w:rsidR="0041004E" w:rsidP="0031079D" w:rsidRDefault="0041004E" w14:paraId="5A2A222C" w14:textId="77777777">
            <w:pPr>
              <w:pStyle w:val="Referanserbrev"/>
            </w:pPr>
          </w:p>
          <w:p w:rsidRPr="00095EC1" w:rsidR="00394499" w:rsidP="0031079D" w:rsidRDefault="00394499" w14:paraId="7642557C" w14:textId="77777777">
            <w:pPr>
              <w:pStyle w:val="Referanserbrev"/>
            </w:pPr>
          </w:p>
        </w:tc>
      </w:tr>
    </w:tbl>
    <w:p w:rsidR="00394499" w:rsidP="00F7075C" w:rsidRDefault="004A08ED" w14:paraId="757C1A9F" w14:textId="1D6DCCCD">
      <w:pPr>
        <w:pStyle w:val="Heading1"/>
        <w:rPr>
          <w:rStyle w:val="Strong"/>
          <w:rFonts w:hint="eastAsia"/>
          <w:b w:val="0"/>
          <w:bCs w:val="0"/>
        </w:rPr>
      </w:pPr>
      <w:r>
        <w:rPr>
          <w:noProof/>
          <w:lang w:eastAsia="nb-NO"/>
        </w:rPr>
        <w:drawing>
          <wp:anchor distT="0" distB="0" distL="114300" distR="114300" simplePos="0" relativeHeight="251658240" behindDoc="0" locked="0" layoutInCell="1" allowOverlap="1" wp14:anchorId="5F937C33" wp14:editId="38108B6B">
            <wp:simplePos x="0" y="0"/>
            <wp:positionH relativeFrom="column">
              <wp:posOffset>-71501</wp:posOffset>
            </wp:positionH>
            <wp:positionV relativeFrom="paragraph">
              <wp:posOffset>-4884</wp:posOffset>
            </wp:positionV>
            <wp:extent cx="1506932" cy="336303"/>
            <wp:effectExtent l="0" t="0" r="0" b="0"/>
            <wp:wrapNone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ichman_logo_sort_RGB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932" cy="3363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7075C" w:rsidP="00F7075C" w:rsidRDefault="00394499" w14:paraId="0D098630" w14:textId="35163CAD">
      <w:pPr>
        <w:pStyle w:val="Heading1"/>
        <w:rPr>
          <w:rStyle w:val="Strong"/>
          <w:rFonts w:hint="eastAsia"/>
          <w:b w:val="0"/>
          <w:bCs w:val="0"/>
        </w:rPr>
      </w:pPr>
      <w:r w:rsidRPr="03E24DD2">
        <w:rPr>
          <w:rStyle w:val="Strong"/>
          <w:b w:val="0"/>
          <w:bCs w:val="0"/>
        </w:rPr>
        <w:t>V</w:t>
      </w:r>
      <w:r w:rsidRPr="03E24DD2" w:rsidR="0008184B">
        <w:rPr>
          <w:rStyle w:val="Strong"/>
          <w:b w:val="0"/>
          <w:bCs w:val="0"/>
        </w:rPr>
        <w:t>edlegg 1</w:t>
      </w:r>
      <w:r w:rsidRPr="03E24DD2" w:rsidR="00F7075C">
        <w:rPr>
          <w:rStyle w:val="Strong"/>
          <w:b w:val="0"/>
          <w:bCs w:val="0"/>
        </w:rPr>
        <w:t xml:space="preserve"> – </w:t>
      </w:r>
      <w:r w:rsidRPr="03E24DD2" w:rsidR="00CD21B7">
        <w:rPr>
          <w:rStyle w:val="Strong"/>
          <w:b w:val="0"/>
          <w:bCs w:val="0"/>
        </w:rPr>
        <w:t>Kravspesifikasjon</w:t>
      </w:r>
    </w:p>
    <w:p w:rsidR="00F7075C" w:rsidP="00F7075C" w:rsidRDefault="00CD21B7" w14:paraId="0C4811CF" w14:textId="0697EA70">
      <w:pPr>
        <w:pStyle w:val="Heading1"/>
        <w:rPr>
          <w:rFonts w:hint="eastAsia"/>
        </w:rPr>
      </w:pPr>
      <w:r>
        <w:rPr>
          <w:rStyle w:val="Strong"/>
          <w:b w:val="0"/>
          <w:bCs w:val="0"/>
        </w:rPr>
        <w:t xml:space="preserve"> </w:t>
      </w:r>
    </w:p>
    <w:p w:rsidRPr="00F7075C" w:rsidR="00F7075C" w:rsidP="291845EA" w:rsidRDefault="1283A3A3" w14:paraId="0104BDCE" w14:textId="58BEAF23">
      <w:pPr>
        <w:pStyle w:val="Heading1"/>
        <w:rPr>
          <w:rFonts w:hint="eastAsia"/>
        </w:rPr>
      </w:pPr>
      <w:r>
        <w:t>Løsnings</w:t>
      </w:r>
      <w:r w:rsidR="00F7075C">
        <w:t>krav</w:t>
      </w:r>
      <w:r w:rsidR="69CB3088">
        <w:t>:</w:t>
      </w:r>
    </w:p>
    <w:p w:rsidR="003C154F" w:rsidP="00D128C2" w:rsidRDefault="003C154F" w14:paraId="0F9B0368" w14:textId="026BBF79">
      <w:pPr>
        <w:spacing w:after="0"/>
      </w:pPr>
      <w:r>
        <w:t>Under følger krav og ønsker til programvaren som vi ber dere svare ut.</w:t>
      </w:r>
    </w:p>
    <w:p w:rsidR="00770BA2" w:rsidP="00D128C2" w:rsidRDefault="62D39319" w14:paraId="688E0C98" w14:textId="7FEDAFB8">
      <w:pPr>
        <w:spacing w:after="0"/>
      </w:pPr>
      <w:r>
        <w:t xml:space="preserve">Kolonnen «Svar ut» krever </w:t>
      </w:r>
      <w:r w:rsidR="7E6DEF4F">
        <w:t xml:space="preserve">skriftlig svar. </w:t>
      </w:r>
      <w:r w:rsidR="06CE23E3">
        <w:t xml:space="preserve">Står det </w:t>
      </w:r>
      <w:r w:rsidR="1C619581">
        <w:t>«</w:t>
      </w:r>
      <w:r w:rsidRPr="3318F839" w:rsidR="47DF3910">
        <w:rPr>
          <w:b/>
          <w:bCs/>
        </w:rPr>
        <w:t>X</w:t>
      </w:r>
      <w:r w:rsidR="1C619581">
        <w:t>» i k</w:t>
      </w:r>
      <w:r w:rsidR="7E6DEF4F">
        <w:t>olonnen «</w:t>
      </w:r>
      <w:r w:rsidR="7187F290">
        <w:t>D</w:t>
      </w:r>
      <w:r w:rsidR="792A1C5F">
        <w:t>emo» vil vi gjerne se</w:t>
      </w:r>
      <w:r w:rsidR="5EFE0FEF">
        <w:t xml:space="preserve"> dette </w:t>
      </w:r>
      <w:r w:rsidR="2F11620D">
        <w:t>i en demo</w:t>
      </w:r>
      <w:r w:rsidR="013B4C80">
        <w:t xml:space="preserve">. </w:t>
      </w:r>
    </w:p>
    <w:p w:rsidR="00653FF6" w:rsidP="00D128C2" w:rsidRDefault="00653FF6" w14:paraId="4E266A59" w14:textId="77777777">
      <w:pPr>
        <w:spacing w:after="0"/>
      </w:pPr>
    </w:p>
    <w:tbl>
      <w:tblPr>
        <w:tblStyle w:val="TableGrid"/>
        <w:tblW w:w="10086" w:type="dxa"/>
        <w:tblLayout w:type="fixed"/>
        <w:tblLook w:val="04A0" w:firstRow="1" w:lastRow="0" w:firstColumn="1" w:lastColumn="0" w:noHBand="0" w:noVBand="1"/>
      </w:tblPr>
      <w:tblGrid>
        <w:gridCol w:w="576"/>
        <w:gridCol w:w="5026"/>
        <w:gridCol w:w="782"/>
        <w:gridCol w:w="2655"/>
        <w:gridCol w:w="1047"/>
      </w:tblGrid>
      <w:tr w:rsidR="004D383B" w:rsidTr="3CF55EA4" w14:paraId="41F92DED" w14:textId="77777777">
        <w:trPr>
          <w:trHeight w:val="300"/>
          <w:tblHeader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/>
          </w:tcPr>
          <w:p w:rsidRPr="00481234" w:rsidR="004D383B" w:rsidRDefault="004D383B" w14:paraId="0F5BAF6E" w14:textId="77777777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#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Pr="00481234" w:rsidR="004D383B" w:rsidRDefault="004D383B" w14:paraId="4B65D671" w14:textId="635C11B1">
            <w:pPr>
              <w:spacing w:after="0"/>
              <w:rPr>
                <w:b/>
                <w:bCs/>
              </w:rPr>
            </w:pP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="5866EF5E" w:rsidP="5866EF5E" w:rsidRDefault="5866EF5E" w14:paraId="145C0C29" w14:textId="02733992">
            <w:pPr>
              <w:rPr>
                <w:b/>
                <w:bCs/>
              </w:rPr>
            </w:pP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Pr="00481234" w:rsidR="004D383B" w:rsidRDefault="004D383B" w14:paraId="1CE091D5" w14:textId="77777777">
            <w:pPr>
              <w:spacing w:after="0"/>
              <w:rPr>
                <w:b/>
                <w:bCs/>
              </w:rPr>
            </w:pPr>
            <w:r w:rsidRPr="00481234">
              <w:rPr>
                <w:b/>
                <w:bCs/>
              </w:rPr>
              <w:t>Svar ut:</w:t>
            </w:r>
          </w:p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/>
          </w:tcPr>
          <w:p w:rsidRPr="00481234" w:rsidR="004D383B" w:rsidP="0070226E" w:rsidRDefault="004D383B" w14:paraId="6E47579E" w14:textId="77777777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Demo</w:t>
            </w:r>
          </w:p>
        </w:tc>
      </w:tr>
      <w:tr w:rsidR="40D04F46" w:rsidTr="3CF55EA4" w14:paraId="65D37EB0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40D04F46" w:rsidP="45F0230C" w:rsidRDefault="40D04F46" w14:paraId="1EB3FD58" w14:textId="3BF04876">
            <w:pPr>
              <w:jc w:val="right"/>
            </w:pP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38C046DE" w:rsidP="03E24DD2" w:rsidRDefault="38C046DE" w14:paraId="4975BC21" w14:textId="46CC2236">
            <w:pPr>
              <w:rPr>
                <w:b/>
                <w:bCs/>
                <w:u w:val="single"/>
              </w:rPr>
            </w:pPr>
            <w:r w:rsidRPr="03E24DD2">
              <w:rPr>
                <w:b/>
                <w:bCs/>
                <w:u w:val="single"/>
              </w:rPr>
              <w:t>Utskrift</w:t>
            </w:r>
          </w:p>
          <w:p w:rsidR="38C046DE" w:rsidP="40D04F46" w:rsidRDefault="2C5E8352" w14:paraId="712F7A3C" w14:textId="7E9906A1">
            <w:r>
              <w:t xml:space="preserve">Løsningen </w:t>
            </w:r>
            <w:r w:rsidR="38C046DE">
              <w:t>skal tilby: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68FCABAE" w14:textId="44482CD2"/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40D04F46" w:rsidP="40D04F46" w:rsidRDefault="40D04F46" w14:paraId="16149937" w14:textId="057E41F2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40D04F46" w:rsidP="40D04F46" w:rsidRDefault="40D04F46" w14:paraId="4CB31979" w14:textId="1ED930EE">
            <w:pPr>
              <w:jc w:val="center"/>
            </w:pPr>
          </w:p>
        </w:tc>
      </w:tr>
      <w:tr w:rsidR="004D383B" w:rsidTr="3CF55EA4" w14:paraId="4D8D1EA3" w14:textId="77777777">
        <w:trPr>
          <w:trHeight w:val="462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04D383B" w:rsidP="45F0230C" w:rsidRDefault="715544A6" w14:paraId="0F63BBBC" w14:textId="67DEC172">
            <w:pPr>
              <w:spacing w:after="0"/>
              <w:jc w:val="right"/>
            </w:pPr>
            <w:r w:rsidR="715544A6">
              <w:rPr/>
              <w:t>1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004812B3" w:rsidRDefault="5DDB8E80" w14:paraId="0025DE96" w14:textId="62B51C3E">
            <w:pPr>
              <w:tabs>
                <w:tab w:val="left" w:pos="1500"/>
              </w:tabs>
              <w:spacing w:after="0"/>
            </w:pPr>
            <w:r>
              <w:t>Utskrift fra mobiltelefon, nettbrett og bærbar PC</w:t>
            </w:r>
            <w:r w:rsidR="54B097F8">
              <w:t xml:space="preserve"> i og utenfor biblioteket.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3CB74033" w14:paraId="19F9A397" w14:textId="114DBD11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RDefault="004D383B" w14:paraId="47D8D850" w14:textId="77777777">
            <w:pPr>
              <w:spacing w:after="0"/>
            </w:pPr>
          </w:p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4D383B" w:rsidP="476D4B07" w:rsidRDefault="366759D2" w14:paraId="64EF5B44" w14:textId="133E7AEF">
            <w:pPr>
              <w:spacing w:after="0"/>
              <w:jc w:val="center"/>
            </w:pPr>
            <w:r>
              <w:t>x</w:t>
            </w:r>
          </w:p>
        </w:tc>
      </w:tr>
      <w:tr w:rsidR="646B4E6D" w:rsidTr="3CF55EA4" w14:paraId="2765A7D6" w14:textId="77777777">
        <w:trPr>
          <w:trHeight w:val="1515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DC11DF3" w:rsidP="45F0230C" w:rsidRDefault="0E5674A7" w14:paraId="338307E2" w14:textId="3C5BB806">
            <w:pPr>
              <w:spacing w:after="0"/>
              <w:jc w:val="right"/>
            </w:pPr>
            <w:r w:rsidR="0E5674A7">
              <w:rPr/>
              <w:t>2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CDC1A01" w:rsidP="1C38D74F" w:rsidRDefault="09B55DBB" w14:paraId="03C92E31" w14:textId="779F29CB">
            <w:pPr>
              <w:spacing w:after="0"/>
            </w:pPr>
            <w:r w:rsidRPr="6FA7E42F">
              <w:rPr>
                <w:lang w:val="en-US"/>
              </w:rPr>
              <w:t xml:space="preserve">Utskrift fra </w:t>
            </w:r>
            <w:r w:rsidRPr="6FA7E42F" w:rsidR="637B146E">
              <w:rPr>
                <w:lang w:val="en-US"/>
              </w:rPr>
              <w:t>bibliotekets</w:t>
            </w:r>
            <w:r w:rsidRPr="6FA7E42F">
              <w:rPr>
                <w:lang w:val="en-US"/>
              </w:rPr>
              <w:t xml:space="preserve"> publikums – PCer.</w:t>
            </w:r>
            <w:r w:rsidRPr="6FA7E42F" w:rsidR="379843B1">
              <w:rPr>
                <w:lang w:val="en-US"/>
              </w:rPr>
              <w:t xml:space="preserve"> Ubuntu/Linux/Windows</w:t>
            </w:r>
          </w:p>
          <w:p w:rsidR="0CDC1A01" w:rsidP="40D04F46" w:rsidRDefault="0CDC1A01" w14:paraId="510078A4" w14:textId="5E83547D">
            <w:pPr>
              <w:spacing w:after="0"/>
              <w:rPr>
                <w:lang w:val="en-US"/>
              </w:rPr>
            </w:pP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4EAF5797" w14:paraId="17C9C73F" w14:textId="04F0784E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646B4E6D" w:rsidP="1C38D74F" w:rsidRDefault="646B4E6D" w14:paraId="5981D96D" w14:textId="29C63E1B">
            <w:pPr>
              <w:spacing w:after="0"/>
            </w:pPr>
          </w:p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646B4E6D" w:rsidP="1C38D74F" w:rsidRDefault="1573B8DD" w14:paraId="640FEAD7" w14:textId="7D48F588">
            <w:pPr>
              <w:spacing w:after="0"/>
            </w:pPr>
            <w:r w:rsidR="1573B8DD">
              <w:rPr/>
              <w:t xml:space="preserve">   </w:t>
            </w:r>
            <w:r w:rsidR="125196FA">
              <w:rPr/>
              <w:t xml:space="preserve"> </w:t>
            </w:r>
            <w:r w:rsidR="1573B8DD">
              <w:rPr/>
              <w:t xml:space="preserve"> </w:t>
            </w:r>
            <w:r w:rsidR="3396FCE9">
              <w:rPr/>
              <w:t xml:space="preserve"> </w:t>
            </w:r>
            <w:r w:rsidR="1573B8DD">
              <w:rPr/>
              <w:t xml:space="preserve"> x</w:t>
            </w:r>
          </w:p>
        </w:tc>
      </w:tr>
      <w:tr w:rsidR="646B4E6D" w:rsidTr="3CF55EA4" w14:paraId="4C6EF509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654CB13E" w:rsidP="45F0230C" w:rsidRDefault="361E7395" w14:paraId="1712D40F" w14:textId="57F03DC1">
            <w:pPr>
              <w:jc w:val="right"/>
            </w:pPr>
            <w:r w:rsidR="361E7395">
              <w:rPr/>
              <w:t>3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CDC1A01" w:rsidP="646B4E6D" w:rsidRDefault="5DABF621" w14:paraId="191AE825" w14:textId="6A95615A">
            <w:pPr>
              <w:spacing w:after="0"/>
            </w:pPr>
            <w:r>
              <w:t xml:space="preserve">Støtte </w:t>
            </w:r>
            <w:r w:rsidR="1FDFBFA7">
              <w:t>utskrift av</w:t>
            </w:r>
            <w:r>
              <w:t xml:space="preserve"> PDF, Microsoft Office dokumenter </w:t>
            </w:r>
            <w:r w:rsidR="48446FB3">
              <w:t>og vanlige bildeformater</w:t>
            </w:r>
            <w:r w:rsidR="3BFC3353">
              <w:t>, utskrift fra nettsider.</w:t>
            </w:r>
            <w:r w:rsidR="06C352ED">
              <w:t xml:space="preserve"> Leverandøren beskriver muligheter og begrensninger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C1E8825" w14:paraId="1DF5C320" w14:textId="520E2D45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646B4E6D" w:rsidP="646B4E6D" w:rsidRDefault="646B4E6D" w14:paraId="0364D1FD" w14:textId="6573FB44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646B4E6D" w:rsidP="476D4B07" w:rsidRDefault="315BEC91" w14:paraId="0FA53BA5" w14:textId="0D073B65">
            <w:pPr>
              <w:jc w:val="center"/>
            </w:pPr>
            <w:r>
              <w:t>x</w:t>
            </w:r>
          </w:p>
        </w:tc>
      </w:tr>
      <w:tr w:rsidR="002B6D58" w:rsidTr="3CF55EA4" w14:paraId="066DD0F0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02B6D58" w:rsidP="45F0230C" w:rsidRDefault="15788675" w14:paraId="3A5F651B" w14:textId="27B3F4F6">
            <w:pPr>
              <w:jc w:val="right"/>
            </w:pPr>
            <w:r w:rsidR="15788675">
              <w:rPr/>
              <w:t>4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2B6D58" w:rsidP="646B4E6D" w:rsidRDefault="13640BCE" w14:paraId="78B68C61" w14:textId="0380D663">
            <w:pPr>
              <w:spacing w:after="0"/>
            </w:pPr>
            <w:r>
              <w:t>Mulighet for både svart-hvitt og fargeutskrift.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6EA9E377" w14:paraId="2E65F9E0" w14:textId="080A9D34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2B6D58" w:rsidP="646B4E6D" w:rsidRDefault="002B6D58" w14:paraId="0E3461B3" w14:textId="77777777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B6D58" w:rsidP="0070226E" w:rsidRDefault="44F0F674" w14:paraId="0A94B844" w14:textId="218289AB">
            <w:pPr>
              <w:jc w:val="center"/>
            </w:pPr>
            <w:r>
              <w:t>x</w:t>
            </w:r>
          </w:p>
        </w:tc>
      </w:tr>
      <w:tr w:rsidR="002B6D58" w:rsidTr="3CF55EA4" w14:paraId="530F58AC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02B6D58" w:rsidP="45F0230C" w:rsidRDefault="529D205C" w14:paraId="3DF53E8F" w14:textId="51E7417C">
            <w:pPr>
              <w:jc w:val="right"/>
            </w:pPr>
            <w:r w:rsidR="529D205C">
              <w:rPr/>
              <w:t>5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2B6D58" w:rsidP="646B4E6D" w:rsidRDefault="2F50BC0E" w14:paraId="1BEBF60A" w14:textId="3EA54DE1">
            <w:pPr>
              <w:spacing w:after="0"/>
            </w:pPr>
            <w:r>
              <w:t>Mulighet for enkeltsidig og dobbeltsidig utskrift</w:t>
            </w:r>
            <w:r w:rsidR="77E0B46F">
              <w:t>.</w:t>
            </w:r>
          </w:p>
          <w:p w:rsidR="002B6D58" w:rsidP="646B4E6D" w:rsidRDefault="002B6D58" w14:paraId="046DD6B5" w14:textId="3140CA2A">
            <w:pPr>
              <w:spacing w:after="0"/>
            </w:pP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168C624B" w14:paraId="3961D924" w14:textId="5A4A1697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2B6D58" w:rsidP="646B4E6D" w:rsidRDefault="002B6D58" w14:paraId="04D2A0AB" w14:textId="77777777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B6D58" w:rsidP="476D4B07" w:rsidRDefault="6AA9258D" w14:paraId="1F6A7B77" w14:textId="04CD7527">
            <w:pPr>
              <w:jc w:val="center"/>
            </w:pPr>
            <w:r>
              <w:t>x</w:t>
            </w:r>
          </w:p>
        </w:tc>
      </w:tr>
      <w:tr w:rsidR="002B6D58" w:rsidTr="3CF55EA4" w14:paraId="31247268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02B6D58" w:rsidP="45F0230C" w:rsidRDefault="3F13FAFC" w14:paraId="0EC9B387" w14:textId="7D860754">
            <w:pPr>
              <w:jc w:val="right"/>
            </w:pPr>
            <w:r w:rsidR="3F13FAFC">
              <w:rPr/>
              <w:t>6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2B6D58" w:rsidP="646B4E6D" w:rsidRDefault="59678176" w14:paraId="2807CDA9" w14:textId="3E52A3B6">
            <w:pPr>
              <w:spacing w:after="0"/>
            </w:pPr>
            <w:r>
              <w:t xml:space="preserve">Sikker utskrift der dokumenter ikke skrives ut før bruker autentiserer seg </w:t>
            </w:r>
            <w:r w:rsidR="4EC6ED90">
              <w:t>ved enheten eller henter utskriften.</w:t>
            </w:r>
            <w:r w:rsidR="333AD297">
              <w:t xml:space="preserve"> Beskriv </w:t>
            </w:r>
            <w:r w:rsidR="5F9ED68C">
              <w:t>hvordan dette er løst.</w:t>
            </w:r>
          </w:p>
          <w:p w:rsidR="002B6D58" w:rsidP="646B4E6D" w:rsidRDefault="002B6D58" w14:paraId="6AF8EAE0" w14:textId="4244CE1E">
            <w:pPr>
              <w:spacing w:after="0"/>
            </w:pP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66E5AA8B" w14:paraId="6317EDC5" w14:textId="68E1B1B8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2B6D58" w:rsidP="646B4E6D" w:rsidRDefault="002B6D58" w14:paraId="6A57935A" w14:textId="77777777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2B6D58" w:rsidP="476D4B07" w:rsidRDefault="034B62F9" w14:paraId="3CBCC6D3" w14:textId="58DA4040">
            <w:pPr>
              <w:jc w:val="center"/>
            </w:pPr>
            <w:r>
              <w:t>x</w:t>
            </w:r>
          </w:p>
        </w:tc>
      </w:tr>
      <w:tr w:rsidR="03E24DD2" w:rsidTr="3CF55EA4" w14:paraId="065D8726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250E8754" w:rsidP="45F0230C" w:rsidRDefault="250E8754" w14:paraId="35A96E50" w14:textId="7B010B0D">
            <w:pPr>
              <w:pStyle w:val="Normal"/>
              <w:suppressLineNumbers w:val="0"/>
              <w:bidi w:val="0"/>
              <w:spacing w:before="0" w:beforeAutospacing="off" w:after="280" w:afterAutospacing="off" w:line="264" w:lineRule="auto"/>
              <w:ind w:left="0" w:right="0"/>
              <w:jc w:val="right"/>
            </w:pPr>
            <w:r w:rsidR="4EA1F75E">
              <w:rPr/>
              <w:t>7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250E8754" w:rsidP="03E24DD2" w:rsidRDefault="250E8754" w14:paraId="5BF1275A" w14:textId="4BB66314">
            <w:r>
              <w:t>Følgende</w:t>
            </w:r>
            <w:r w:rsidR="6F9F4231">
              <w:t xml:space="preserve"> papirstørrelser må </w:t>
            </w:r>
            <w:r w:rsidR="7C866811">
              <w:t xml:space="preserve">som minimum </w:t>
            </w:r>
            <w:r w:rsidR="6F9F4231">
              <w:t>kunne håndteres:</w:t>
            </w:r>
          </w:p>
          <w:p w:rsidR="6527B158" w:rsidP="03E24DD2" w:rsidRDefault="6527B158" w14:paraId="776D8646" w14:textId="49283D5D">
            <w:r>
              <w:t xml:space="preserve"> A4, A3</w:t>
            </w:r>
          </w:p>
          <w:p w:rsidR="6527B158" w:rsidP="03E24DD2" w:rsidRDefault="65E39F7A" w14:paraId="6DF3A6BD" w14:textId="4A32F691">
            <w:r>
              <w:t>Beskriv muligheter og begrensninger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78B6BE28" w14:paraId="3EEAA928" w14:textId="5F82641B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23B193C6" w14:textId="44F6934D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476D4B07" w:rsidRDefault="1512CA99" w14:paraId="5633B7BE" w14:textId="26C156F2">
            <w:pPr>
              <w:jc w:val="center"/>
            </w:pPr>
            <w:r>
              <w:t>x</w:t>
            </w:r>
          </w:p>
        </w:tc>
      </w:tr>
      <w:tr w:rsidR="446166F7" w:rsidTr="3CF55EA4" w14:paraId="07D5332B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446166F7" w:rsidP="45F0230C" w:rsidRDefault="446166F7" w14:paraId="012B9DED" w14:textId="2DEA87A9">
            <w:pPr>
              <w:jc w:val="right"/>
            </w:pP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446166F7" w:rsidP="446166F7" w:rsidRDefault="446166F7" w14:paraId="4B5C6FDE" w14:textId="53275690">
            <w:pPr>
              <w:rPr>
                <w:b/>
                <w:bCs/>
                <w:u w:val="single"/>
              </w:rPr>
            </w:pP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446166F7" w:rsidP="446166F7" w:rsidRDefault="446166F7" w14:paraId="39B4E916" w14:textId="39BD25B0"/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446166F7" w:rsidP="446166F7" w:rsidRDefault="446166F7" w14:paraId="456578FF" w14:textId="49F051FE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446166F7" w:rsidP="446166F7" w:rsidRDefault="446166F7" w14:paraId="44E9F70B" w14:textId="05EFA8AC">
            <w:pPr>
              <w:jc w:val="center"/>
            </w:pPr>
          </w:p>
        </w:tc>
      </w:tr>
      <w:tr w:rsidR="03E24DD2" w:rsidTr="3CF55EA4" w14:paraId="28867F6A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45F0230C" w:rsidRDefault="03E24DD2" w14:paraId="38198176" w14:textId="4F8E689E">
            <w:pPr>
              <w:jc w:val="right"/>
            </w:pP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41E551AF" w:rsidP="03E24DD2" w:rsidRDefault="41E551AF" w14:paraId="1F12C9CD" w14:textId="2502ACF9">
            <w:pPr>
              <w:rPr>
                <w:b/>
                <w:bCs/>
                <w:u w:val="single"/>
              </w:rPr>
            </w:pPr>
            <w:r w:rsidRPr="03E24DD2">
              <w:rPr>
                <w:b/>
                <w:bCs/>
                <w:u w:val="single"/>
              </w:rPr>
              <w:t>Skanning</w:t>
            </w:r>
          </w:p>
          <w:p w:rsidR="41E551AF" w:rsidP="03E24DD2" w:rsidRDefault="41E551AF" w14:paraId="10F93BC8" w14:textId="6EB0B57A">
            <w:r>
              <w:t>L</w:t>
            </w:r>
            <w:r w:rsidR="022F2962">
              <w:t xml:space="preserve">øsningen </w:t>
            </w:r>
            <w:r>
              <w:t>skal tilby: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2AA05B59" w14:textId="40F38567"/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4B51D8C5" w14:textId="5C46BF70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6992BCA6" w14:textId="09492A2E">
            <w:pPr>
              <w:jc w:val="center"/>
            </w:pPr>
          </w:p>
        </w:tc>
      </w:tr>
      <w:tr w:rsidR="03E24DD2" w:rsidTr="3CF55EA4" w14:paraId="63D5A4B5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38A6AD5F" w:rsidP="45F0230C" w:rsidRDefault="11F000E5" w14:paraId="3AF9F258" w14:textId="3053D60C">
            <w:pPr>
              <w:pStyle w:val="Normal"/>
              <w:suppressLineNumbers w:val="0"/>
              <w:bidi w:val="0"/>
              <w:spacing w:before="0" w:beforeAutospacing="off" w:after="280" w:afterAutospacing="off" w:line="264" w:lineRule="auto"/>
              <w:ind w:left="0" w:right="0"/>
              <w:jc w:val="right"/>
            </w:pPr>
            <w:r w:rsidR="6E0DD65F">
              <w:rPr/>
              <w:t>8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41E551AF" w:rsidP="63169C60" w:rsidRDefault="1FEC4743" w14:paraId="781714EC" w14:textId="25F6119A">
            <w:r>
              <w:t>Mulighet for skanning. Leverandøren bes beskrive funksjonalitet.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0D331622" w14:paraId="378C7143" w14:textId="3CF040CD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5EDF1159" w14:textId="184F7929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41FF6EBB" w14:textId="5C5386BB">
            <w:pPr>
              <w:jc w:val="center"/>
            </w:pPr>
          </w:p>
        </w:tc>
      </w:tr>
      <w:tr w:rsidR="73A2C06D" w:rsidTr="3CF55EA4" w14:paraId="286A174A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2289FE8E" w:rsidP="45F0230C" w:rsidRDefault="5278936B" w14:paraId="007B0A81" w14:textId="7B4983B3">
            <w:pPr>
              <w:pStyle w:val="Normal"/>
              <w:suppressLineNumbers w:val="0"/>
              <w:bidi w:val="0"/>
              <w:spacing w:before="0" w:beforeAutospacing="off" w:after="280" w:afterAutospacing="off" w:line="264" w:lineRule="auto"/>
              <w:ind w:left="0" w:right="0"/>
              <w:jc w:val="right"/>
            </w:pPr>
            <w:r w:rsidR="148225DD">
              <w:rPr/>
              <w:t>9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2289FE8E" w:rsidP="73A2C06D" w:rsidRDefault="261DA5CB" w14:paraId="4C3EE63A" w14:textId="23218CE8">
            <w:r>
              <w:t>Skanning til e-post må kunne deaktiveres.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31E10AE9" w14:paraId="60150E13" w14:textId="2D67AB46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73A2C06D" w:rsidP="73A2C06D" w:rsidRDefault="73A2C06D" w14:paraId="2CC9678F" w14:textId="357A554A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73A2C06D" w:rsidP="476D4B07" w:rsidRDefault="4FC8BB73" w14:paraId="06B7E529" w14:textId="66AD384D">
            <w:pPr>
              <w:jc w:val="center"/>
            </w:pPr>
            <w:r>
              <w:t>x</w:t>
            </w:r>
          </w:p>
        </w:tc>
      </w:tr>
      <w:tr w:rsidR="03E24DD2" w:rsidTr="3CF55EA4" w14:paraId="7B389CD6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C0DEE11" w:rsidP="45F0230C" w:rsidRDefault="0C0DEE11" w14:paraId="0E830AE5" w14:textId="143E55AF">
            <w:pPr>
              <w:jc w:val="right"/>
            </w:pPr>
            <w:r w:rsidR="0C0DEE11">
              <w:rPr/>
              <w:t>1</w:t>
            </w:r>
            <w:r w:rsidR="00D695BE">
              <w:rPr/>
              <w:t>0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41E551AF" w:rsidP="03E24DD2" w:rsidRDefault="0CEF75E4" w14:paraId="59E2F9F0" w14:textId="06BD3FFC">
            <w:r>
              <w:t>Løsningen skal s</w:t>
            </w:r>
            <w:r w:rsidR="723917E4">
              <w:t xml:space="preserve">om minimum </w:t>
            </w:r>
            <w:r w:rsidR="272781FE">
              <w:t>støtte s</w:t>
            </w:r>
            <w:r w:rsidR="303897E5">
              <w:t>kanning i PDF-format</w:t>
            </w:r>
            <w:r w:rsidR="6A99AE9B">
              <w:t xml:space="preserve"> og JPEG/P</w:t>
            </w:r>
            <w:r w:rsidR="6FAB547E">
              <w:t xml:space="preserve">NG </w:t>
            </w:r>
          </w:p>
          <w:p w:rsidR="41E551AF" w:rsidP="03E24DD2" w:rsidRDefault="0E22ED22" w14:paraId="1A2EDCE4" w14:textId="4E2AF5A0">
            <w:r>
              <w:t>Beskriv muligheter og begrensninger</w:t>
            </w:r>
            <w:r w:rsidR="25432A89">
              <w:t xml:space="preserve"> herunder farge </w:t>
            </w:r>
            <w:r w:rsidR="3B87EB94">
              <w:t xml:space="preserve">og </w:t>
            </w:r>
            <w:r w:rsidR="25432A89">
              <w:t>sort-hvit.</w:t>
            </w:r>
            <w:r w:rsidR="02C902CB">
              <w:t xml:space="preserve">  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328D0B8A" w14:paraId="6B5DE659" w14:textId="1DD49E45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5B2F6110" w14:textId="78410DE9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498BDD41" w14:paraId="05A0BA5E" w14:textId="0C68506B">
            <w:pPr>
              <w:jc w:val="center"/>
            </w:pPr>
            <w:r>
              <w:t>x</w:t>
            </w:r>
          </w:p>
        </w:tc>
      </w:tr>
      <w:tr w:rsidR="03E24DD2" w:rsidTr="3CF55EA4" w14:paraId="0299692B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45F3C9E0" w:rsidP="45F0230C" w:rsidRDefault="45F3C9E0" w14:paraId="4F8A3540" w14:textId="2D1E97A1">
            <w:pPr>
              <w:jc w:val="right"/>
            </w:pPr>
            <w:r w:rsidR="45F3C9E0">
              <w:rPr/>
              <w:t>1</w:t>
            </w:r>
            <w:r w:rsidR="395A60CF">
              <w:rPr/>
              <w:t>1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41E551AF" w:rsidP="03E24DD2" w:rsidRDefault="56C5855C" w14:paraId="045D7855" w14:textId="6454DF23">
            <w:r>
              <w:t>Løsningen skal tilby s</w:t>
            </w:r>
            <w:r w:rsidR="303897E5">
              <w:t xml:space="preserve">kanning uten krav om installasjon av programvare </w:t>
            </w:r>
            <w:r w:rsidR="7D9C1A68">
              <w:t>på brukerens enhet.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4B9B15AF" w14:paraId="79B5C719" w14:textId="42505B5C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479BB36C" w14:textId="4E6A789C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46E5AB16" w14:paraId="6522CCD2" w14:textId="0827B314">
            <w:pPr>
              <w:jc w:val="center"/>
            </w:pPr>
            <w:r>
              <w:t>x</w:t>
            </w:r>
          </w:p>
        </w:tc>
      </w:tr>
      <w:tr w:rsidR="007900FF" w:rsidTr="3CF55EA4" w14:paraId="446E38A4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07900FF" w:rsidP="45F0230C" w:rsidRDefault="0855F629" w14:paraId="23A8780B" w14:textId="3A5342B0">
            <w:pPr>
              <w:jc w:val="right"/>
            </w:pPr>
            <w:r w:rsidR="0855F629">
              <w:rPr/>
              <w:t>1</w:t>
            </w:r>
            <w:r w:rsidR="454CE6B0">
              <w:rPr/>
              <w:t>2</w:t>
            </w:r>
          </w:p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7900FF" w:rsidP="291845EA" w:rsidRDefault="4EC25979" w14:paraId="1111FC6A" w14:textId="46651AB5">
            <w:pPr>
              <w:spacing w:after="0"/>
            </w:pPr>
            <w:r>
              <w:t>Støtte for flersidige dokumenter.</w:t>
            </w:r>
            <w:r w:rsidR="0BF8C1F9">
              <w:t xml:space="preserve"> Skal kunne velge om et flersidig dokument skannes til en fil pr. </w:t>
            </w:r>
            <w:r w:rsidR="6D96AFFC">
              <w:t xml:space="preserve"> s</w:t>
            </w:r>
            <w:r w:rsidR="1C9F4DBE">
              <w:t xml:space="preserve">ide </w:t>
            </w:r>
            <w:r w:rsidR="0BF8C1F9">
              <w:t xml:space="preserve">eller </w:t>
            </w:r>
            <w:r w:rsidR="1D42D890">
              <w:t>til et samlet dokument.</w:t>
            </w: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4087DDED" w14:paraId="40C656C2" w14:textId="63B24175">
            <w:r>
              <w:t>Må</w:t>
            </w:r>
          </w:p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7900FF" w:rsidP="646B4E6D" w:rsidRDefault="007900FF" w14:paraId="7A0D2DBE" w14:textId="77777777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7900FF" w:rsidP="0070226E" w:rsidRDefault="6AE3C768" w14:paraId="66A0DDEA" w14:textId="4C7669DC">
            <w:pPr>
              <w:jc w:val="center"/>
            </w:pPr>
            <w:r>
              <w:t>x</w:t>
            </w:r>
          </w:p>
        </w:tc>
      </w:tr>
      <w:tr w:rsidR="007900FF" w:rsidTr="3CF55EA4" w14:paraId="725D736D" w14:textId="77777777">
        <w:trPr>
          <w:trHeight w:val="300"/>
        </w:trPr>
        <w:tc>
          <w:tcPr>
            <w:tcW w:w="57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07900FF" w:rsidP="646B4E6D" w:rsidRDefault="007900FF" w14:paraId="15840AFD" w14:textId="77777777"/>
        </w:tc>
        <w:tc>
          <w:tcPr>
            <w:tcW w:w="502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7900FF" w:rsidP="646B4E6D" w:rsidRDefault="007900FF" w14:paraId="05A65232" w14:textId="77777777">
            <w:pPr>
              <w:spacing w:after="0"/>
            </w:pPr>
          </w:p>
        </w:tc>
        <w:tc>
          <w:tcPr>
            <w:tcW w:w="782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79BCD504" w14:textId="609E087E"/>
        </w:tc>
        <w:tc>
          <w:tcPr>
            <w:tcW w:w="2655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7900FF" w:rsidP="646B4E6D" w:rsidRDefault="007900FF" w14:paraId="58AC0A2D" w14:textId="77777777"/>
        </w:tc>
        <w:tc>
          <w:tcPr>
            <w:tcW w:w="104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7900FF" w:rsidP="0070226E" w:rsidRDefault="007900FF" w14:paraId="5B0F3B29" w14:textId="77777777">
            <w:pPr>
              <w:jc w:val="center"/>
            </w:pPr>
          </w:p>
        </w:tc>
      </w:tr>
    </w:tbl>
    <w:p w:rsidR="0070226E" w:rsidRDefault="0070226E" w14:paraId="4F2015DF" w14:textId="1320DF97"/>
    <w:p w:rsidR="5866EF5E" w:rsidRDefault="5866EF5E" w14:paraId="51B13C50" w14:textId="1855AAE8"/>
    <w:p w:rsidR="29E5FE65" w:rsidRDefault="29E5FE65" w14:paraId="2CD15BE0" w14:textId="13C0BAF3"/>
    <w:p w:rsidR="45F0230C" w:rsidRDefault="45F0230C" w14:paraId="61F5B89F" w14:textId="62674985"/>
    <w:p w:rsidR="291845EA" w:rsidRDefault="291845EA" w14:paraId="44E980D8" w14:textId="63D34022"/>
    <w:p w:rsidR="5866EF5E" w:rsidRDefault="5866EF5E" w14:paraId="7F933056" w14:textId="420B91B8"/>
    <w:tbl>
      <w:tblPr>
        <w:tblStyle w:val="TableGrid"/>
        <w:tblW w:w="9889" w:type="dxa"/>
        <w:tblLayout w:type="fixed"/>
        <w:tblLook w:val="04A0" w:firstRow="1" w:lastRow="0" w:firstColumn="1" w:lastColumn="0" w:noHBand="0" w:noVBand="1"/>
      </w:tblPr>
      <w:tblGrid>
        <w:gridCol w:w="629"/>
        <w:gridCol w:w="5088"/>
        <w:gridCol w:w="781"/>
        <w:gridCol w:w="2533"/>
        <w:gridCol w:w="858"/>
      </w:tblGrid>
      <w:tr w:rsidR="003745F2" w:rsidTr="45F0230C" w14:paraId="2FA104A0" w14:textId="45EAA3BC">
        <w:trPr>
          <w:trHeight w:val="300"/>
          <w:tblHeader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/>
          </w:tcPr>
          <w:p w:rsidRPr="00481234" w:rsidR="003745F2" w:rsidP="00F043F8" w:rsidRDefault="003745F2" w14:paraId="12DF6AE9" w14:textId="1CF3D72B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#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Pr="00481234" w:rsidR="003745F2" w:rsidP="446166F7" w:rsidRDefault="003745F2" w14:paraId="48DE53F8" w14:textId="4468CDF8">
            <w:pPr>
              <w:spacing w:after="0"/>
              <w:rPr>
                <w:b/>
                <w:bCs/>
              </w:rPr>
            </w:pP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="5866EF5E" w:rsidP="5866EF5E" w:rsidRDefault="5866EF5E" w14:paraId="03DD114C" w14:textId="4D8072CA">
            <w:pPr>
              <w:rPr>
                <w:b/>
                <w:bCs/>
              </w:rPr>
            </w:pP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Pr="00481234" w:rsidR="003745F2" w:rsidP="00F043F8" w:rsidRDefault="003745F2" w14:paraId="14482ADC" w14:textId="77777777">
            <w:pPr>
              <w:spacing w:after="0"/>
              <w:rPr>
                <w:b/>
                <w:bCs/>
              </w:rPr>
            </w:pPr>
            <w:r w:rsidRPr="00481234">
              <w:rPr>
                <w:b/>
                <w:bCs/>
              </w:rPr>
              <w:t>Svar ut:</w:t>
            </w:r>
          </w:p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/>
          </w:tcPr>
          <w:p w:rsidRPr="00481234" w:rsidR="003745F2" w:rsidP="0070226E" w:rsidRDefault="003745F2" w14:paraId="55982EF9" w14:textId="449F8C01">
            <w:pPr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Demo</w:t>
            </w:r>
          </w:p>
        </w:tc>
      </w:tr>
      <w:tr w:rsidR="03E24DD2" w:rsidTr="45F0230C" w14:paraId="4F9ADC12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03E24DD2" w:rsidRDefault="03E24DD2" w14:paraId="5D4B543A" w14:textId="498FE178"/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1FFFB690" w:rsidP="03E24DD2" w:rsidRDefault="1FFFB690" w14:paraId="73CA0C95" w14:textId="4A3ACFC8">
            <w:pPr>
              <w:rPr>
                <w:b/>
                <w:bCs/>
                <w:u w:val="single"/>
              </w:rPr>
            </w:pPr>
            <w:r w:rsidRPr="03E24DD2">
              <w:rPr>
                <w:b/>
                <w:bCs/>
                <w:u w:val="single"/>
              </w:rPr>
              <w:t>Kopiering</w:t>
            </w:r>
          </w:p>
          <w:p w:rsidR="1FFFB690" w:rsidP="03E24DD2" w:rsidRDefault="3BEB13FC" w14:paraId="481A21B8" w14:textId="68CEBF90">
            <w:r>
              <w:t>L</w:t>
            </w:r>
            <w:r w:rsidR="3EE9E500">
              <w:t xml:space="preserve">øsningen </w:t>
            </w:r>
            <w:r>
              <w:t>skal tilby: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138EB9EF" w14:textId="3B8782E1"/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077F1EF0" w14:textId="580B46AD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62F0F97C" w14:textId="7EA7490A">
            <w:pPr>
              <w:jc w:val="center"/>
            </w:pPr>
          </w:p>
        </w:tc>
      </w:tr>
      <w:tr w:rsidR="03E24DD2" w:rsidTr="45F0230C" w14:paraId="55831772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3FFCC321" w:rsidP="45F0230C" w:rsidRDefault="458CE00D" w14:paraId="30AE1401" w14:textId="5548DD37">
            <w:pPr>
              <w:jc w:val="right"/>
            </w:pPr>
            <w:r w:rsidR="79169AE3">
              <w:rPr/>
              <w:t>1</w:t>
            </w:r>
            <w:r w:rsidR="581ACE15">
              <w:rPr/>
              <w:t>3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7051F322" w:rsidP="03E24DD2" w:rsidRDefault="7051F322" w14:paraId="5984904D" w14:textId="7CE31CCD">
            <w:r>
              <w:t>Selvbetjent kopiering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7FB0705A" w14:paraId="4B38DDF5" w14:textId="613DC3E4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3AD2AA50" w14:textId="12CF1B66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31EF80B2" w14:textId="6B4F153C">
            <w:pPr>
              <w:jc w:val="center"/>
            </w:pPr>
          </w:p>
        </w:tc>
      </w:tr>
      <w:tr w:rsidR="03E24DD2" w:rsidTr="45F0230C" w14:paraId="2E95AB6B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5AF33178" w:rsidP="45F0230C" w:rsidRDefault="40ED82C6" w14:paraId="7C7A1639" w14:textId="62B232D6">
            <w:pPr>
              <w:jc w:val="right"/>
            </w:pPr>
            <w:r w:rsidR="14EDA54E">
              <w:rPr/>
              <w:t>1</w:t>
            </w:r>
            <w:r w:rsidR="6091B4FB">
              <w:rPr/>
              <w:t>4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7051F322" w:rsidP="03E24DD2" w:rsidRDefault="7051F322" w14:paraId="49EE46B7" w14:textId="1F425F9E">
            <w:r>
              <w:t>Prisberegning før utskrift/kopiering gjennomføres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1F43A71F" w14:paraId="7F2DC7F7" w14:textId="0B9FE561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6261C3A1" w14:textId="6ED5E1AE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31E2E5F0" w:rsidRDefault="2A94419C" w14:paraId="07F6F94F" w14:textId="7DFC79C5">
            <w:pPr>
              <w:jc w:val="center"/>
              <w:rPr>
                <w:highlight w:val="yellow"/>
              </w:rPr>
            </w:pPr>
            <w:r>
              <w:t>x</w:t>
            </w:r>
          </w:p>
        </w:tc>
      </w:tr>
      <w:tr w:rsidR="03E24DD2" w:rsidTr="45F0230C" w14:paraId="0846EF40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45F0230C" w:rsidRDefault="03E24DD2" w14:paraId="059BD8DA" w14:textId="767B6931">
            <w:pPr>
              <w:jc w:val="right"/>
            </w:pP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3E24DD2" w:rsidP="03E24DD2" w:rsidRDefault="03E24DD2" w14:paraId="09990E5E" w14:textId="47C5381B"/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2564C8FB" w14:textId="5A1EB805"/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39C6A57E" w14:textId="6B593E07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7B58E55A" w14:textId="7D0E53B7">
            <w:pPr>
              <w:jc w:val="center"/>
            </w:pPr>
          </w:p>
        </w:tc>
      </w:tr>
      <w:tr w:rsidR="03E24DD2" w:rsidTr="45F0230C" w14:paraId="25BF7E76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45F0230C" w:rsidRDefault="03E24DD2" w14:paraId="678ECC34" w14:textId="2C79C2DF">
            <w:pPr>
              <w:jc w:val="right"/>
            </w:pP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123EE8DC" w:rsidP="03E24DD2" w:rsidRDefault="123EE8DC" w14:paraId="5AB0B639" w14:textId="5D510C03">
            <w:pPr>
              <w:rPr>
                <w:b/>
                <w:bCs/>
                <w:u w:val="single"/>
              </w:rPr>
            </w:pPr>
            <w:r w:rsidRPr="03E24DD2">
              <w:rPr>
                <w:b/>
                <w:bCs/>
                <w:u w:val="single"/>
              </w:rPr>
              <w:t>Betaling</w:t>
            </w:r>
          </w:p>
          <w:p w:rsidR="123EE8DC" w:rsidP="03E24DD2" w:rsidRDefault="32004397" w14:paraId="7666F755" w14:textId="1EF2923C">
            <w:r>
              <w:t>L</w:t>
            </w:r>
            <w:r w:rsidR="175A93A1">
              <w:t xml:space="preserve">øsningen </w:t>
            </w:r>
            <w:r>
              <w:t>skal tilby: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3E1096AD" w14:textId="6CEF4F7F"/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46FBBB68" w14:textId="2564DA5E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5CA4B0A7" w14:textId="57F5F90A">
            <w:pPr>
              <w:jc w:val="center"/>
            </w:pPr>
          </w:p>
        </w:tc>
      </w:tr>
      <w:tr w:rsidR="03E24DD2" w:rsidTr="45F0230C" w14:paraId="462A8B73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3A5B77A4" w:rsidP="45F0230C" w:rsidRDefault="3A5B77A4" w14:paraId="6DA42741" w14:textId="536A6CB7">
            <w:pPr>
              <w:jc w:val="right"/>
            </w:pPr>
            <w:r w:rsidR="1E063E29">
              <w:rPr/>
              <w:t>1</w:t>
            </w:r>
            <w:r w:rsidR="7F94C844">
              <w:rPr/>
              <w:t>5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46F930A" w:rsidP="03E24DD2" w:rsidRDefault="1DCDCD71" w14:paraId="404C0786" w14:textId="00BA2196">
            <w:r>
              <w:t>Fullt kontantløs betalingsløsning</w:t>
            </w:r>
            <w:r w:rsidR="1D22D039">
              <w:t>.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579CA602" w14:paraId="4C43EA8C" w14:textId="6A7B55FC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2F7EC804" w14:textId="2BEC88E5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7C86865" w14:paraId="2B8162A1" w14:textId="5AED63B9">
            <w:pPr>
              <w:jc w:val="center"/>
            </w:pPr>
            <w:r>
              <w:t>x</w:t>
            </w:r>
          </w:p>
        </w:tc>
      </w:tr>
      <w:tr w:rsidR="73A2C06D" w:rsidTr="45F0230C" w14:paraId="48A5993B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73A2C06D" w:rsidP="45F0230C" w:rsidRDefault="09E0F207" w14:paraId="4CB70F71" w14:textId="1CFC985E">
            <w:pPr>
              <w:jc w:val="right"/>
            </w:pPr>
            <w:r w:rsidR="4086F2CD">
              <w:rPr/>
              <w:t>1</w:t>
            </w:r>
            <w:r w:rsidR="6A050A21">
              <w:rPr/>
              <w:t>6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45FE4574" w:rsidP="73A2C06D" w:rsidRDefault="45FE4574" w14:paraId="258A9946" w14:textId="73DCF381">
            <w:r>
              <w:t>Mulighet for hel eller delvis kreditering</w:t>
            </w:r>
            <w:r w:rsidR="74010CC6">
              <w:t xml:space="preserve"> av betaling.</w:t>
            </w:r>
            <w:r>
              <w:t xml:space="preserve"> Leverandøren beskriver muligheter og begrensninger</w:t>
            </w:r>
            <w:r w:rsidR="43E0A56F">
              <w:t>.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27AC9673" w14:paraId="2523BB4B" w14:textId="10310480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73A2C06D" w:rsidP="73A2C06D" w:rsidRDefault="73A2C06D" w14:paraId="5BCA5540" w14:textId="2E55AEB1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73A2C06D" w:rsidP="73A2C06D" w:rsidRDefault="07C86865" w14:paraId="5659059E" w14:textId="7E983EE2">
            <w:pPr>
              <w:jc w:val="center"/>
            </w:pPr>
            <w:r>
              <w:t>x</w:t>
            </w:r>
          </w:p>
        </w:tc>
      </w:tr>
      <w:tr w:rsidR="03E24DD2" w:rsidTr="45F0230C" w14:paraId="728CD4F5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234A460D" w:rsidP="45F0230C" w:rsidRDefault="4EB10ED1" w14:paraId="1C809C64" w14:textId="5817039C">
            <w:pPr>
              <w:jc w:val="right"/>
            </w:pPr>
            <w:r w:rsidR="7A35C49E">
              <w:rPr/>
              <w:t>1</w:t>
            </w:r>
            <w:r w:rsidR="004C5855">
              <w:rPr/>
              <w:t>7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42097104" w:rsidP="03E24DD2" w:rsidRDefault="49E78022" w14:paraId="546BBDF3" w14:textId="49DDBF69">
            <w:r>
              <w:t xml:space="preserve">Betaling med norske </w:t>
            </w:r>
            <w:r w:rsidR="58195C87">
              <w:t>betalingsløsninger samt</w:t>
            </w:r>
            <w:r w:rsidR="4E293F44">
              <w:t xml:space="preserve"> andre</w:t>
            </w:r>
            <w:r w:rsidR="58195C87">
              <w:t xml:space="preserve"> digitale alternativer. Leverandøren bes </w:t>
            </w:r>
            <w:r w:rsidR="55A6DE9F">
              <w:t>beskrive</w:t>
            </w:r>
            <w:r w:rsidR="58195C87">
              <w:t xml:space="preserve"> muligheter og begrensninger.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0B3195E4" w14:paraId="1AC2C559" w14:textId="301D7261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639610D5" w14:textId="671E5CBF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41073D50" w14:paraId="2EA9D4E3" w14:textId="03A64FBD">
            <w:pPr>
              <w:jc w:val="center"/>
            </w:pPr>
            <w:r>
              <w:t>x</w:t>
            </w:r>
          </w:p>
        </w:tc>
      </w:tr>
      <w:tr w:rsidR="03E24DD2" w:rsidTr="45F0230C" w14:paraId="044F2C52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F8D4176" w:rsidP="45F0230C" w:rsidRDefault="3A9D2876" w14:paraId="2E3A5998" w14:textId="419E90DF">
            <w:pPr>
              <w:jc w:val="right"/>
            </w:pPr>
            <w:r w:rsidR="2A69762D">
              <w:rPr/>
              <w:t>1</w:t>
            </w:r>
            <w:r w:rsidR="6A30B929">
              <w:rPr/>
              <w:t>8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135653A2" w:rsidP="03E24DD2" w:rsidRDefault="2D173982" w14:paraId="7E47A5EF" w14:textId="12364CD5">
            <w:r>
              <w:t>Differensierte priser for farge og svart-hvitt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605C8DD4" w14:paraId="520B2653" w14:textId="6DEAD583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4F6A7639" w14:textId="7445D6F6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464F25A3" w14:paraId="2D6C9BE1" w14:textId="33ED7721">
            <w:pPr>
              <w:jc w:val="center"/>
            </w:pPr>
            <w:r>
              <w:t>x</w:t>
            </w:r>
          </w:p>
        </w:tc>
      </w:tr>
      <w:tr w:rsidR="03E24DD2" w:rsidTr="45F0230C" w14:paraId="2922F2BD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3C0C566D" w:rsidP="45F0230C" w:rsidRDefault="3C0C566D" w14:paraId="75D30661" w14:textId="319023C2">
            <w:pPr>
              <w:jc w:val="right"/>
            </w:pPr>
            <w:r w:rsidR="688ECE8F">
              <w:rPr/>
              <w:t>19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3D3B3851" w:rsidP="03E24DD2" w:rsidRDefault="3D3B3851" w14:paraId="50F60A10" w14:textId="0CFF1457">
            <w:r>
              <w:t>Betalingsløsning som tilfredsstiller gjeldende krav til PCI DSS og betalingssikkerhet.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7704027A" w14:paraId="67161FAB" w14:textId="55D7A77B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3CB68A58" w14:textId="21613E29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13FA423E" w14:textId="14C7DAA5">
            <w:pPr>
              <w:jc w:val="center"/>
            </w:pPr>
          </w:p>
        </w:tc>
      </w:tr>
      <w:tr w:rsidR="03E24DD2" w:rsidTr="45F0230C" w14:paraId="01E2AB8C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64304040" w:rsidP="45F0230C" w:rsidRDefault="64304040" w14:paraId="2AD173CE" w14:textId="7985E7E7">
            <w:pPr>
              <w:jc w:val="right"/>
            </w:pPr>
            <w:r w:rsidR="271880A9">
              <w:rPr/>
              <w:t>2</w:t>
            </w:r>
            <w:r w:rsidR="00CBAD9F">
              <w:rPr/>
              <w:t>0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E7F8BE0" w:rsidP="03E24DD2" w:rsidRDefault="50C9A308" w14:paraId="25BB0E86" w14:textId="472C34FA">
            <w:r>
              <w:t>Automatisk registrering av gjennomførte betalinger</w:t>
            </w:r>
            <w:r w:rsidR="4368C6CD">
              <w:t xml:space="preserve"> knyttet til spesifikke tjenester</w:t>
            </w:r>
            <w:r>
              <w:t>.</w:t>
            </w:r>
            <w:r w:rsidR="534E24C3">
              <w:t xml:space="preserve"> Leverandøren bes beskrive muligheter og begrensninger</w:t>
            </w:r>
            <w:r w:rsidR="333C2E70">
              <w:t xml:space="preserve"> knyttet til uthenting av transaksjonsdata. 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66D8135F" w14:paraId="6028FD33" w14:textId="3126660A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3B1A4CE9" w14:textId="6451A271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4BD9DCD3" w:rsidRDefault="03E24DD2" w14:paraId="7814985A" w14:textId="2B05C466">
            <w:pPr>
              <w:jc w:val="center"/>
            </w:pPr>
          </w:p>
        </w:tc>
      </w:tr>
      <w:tr w:rsidR="03E24DD2" w:rsidTr="45F0230C" w14:paraId="7046B894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2521FCC7" w:rsidP="45F0230C" w:rsidRDefault="2521FCC7" w14:paraId="26DB806A" w14:textId="36805D7D">
            <w:pPr>
              <w:jc w:val="right"/>
            </w:pPr>
            <w:r w:rsidR="268B3D9E">
              <w:rPr/>
              <w:t>2</w:t>
            </w:r>
            <w:r w:rsidR="268868EA">
              <w:rPr/>
              <w:t>1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2521FCC7" w:rsidP="03E24DD2" w:rsidRDefault="26C32B9E" w14:paraId="71B72410" w14:textId="18985333">
            <w:r>
              <w:t xml:space="preserve">Oversikt over priser for utskrift, kopiering, skanning med </w:t>
            </w:r>
            <w:r w:rsidR="70A42217">
              <w:t>flere varianter herunder svart-hvitt, flersidig og øvrig</w:t>
            </w:r>
            <w:r w:rsidR="5B2BE2D8">
              <w:t>e alternativ</w:t>
            </w:r>
            <w:r w:rsidR="6AB5DE4B">
              <w:t>er.</w:t>
            </w:r>
            <w:r w:rsidR="2BC09F25">
              <w:t xml:space="preserve">   </w:t>
            </w:r>
            <w:r w:rsidR="57F55298">
              <w:t xml:space="preserve">Beskriv </w:t>
            </w:r>
            <w:r w:rsidR="2BC09F25">
              <w:t>hvordan priser kan kommuniseres mot bruker.</w:t>
            </w:r>
          </w:p>
          <w:p w:rsidR="2521FCC7" w:rsidP="03E24DD2" w:rsidRDefault="2521FCC7" w14:paraId="7D815B85" w14:textId="40FE7215"/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1D7A6CBD" w14:paraId="4619EC8E" w14:textId="15F665C7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2E3BEFA1" w14:textId="2D834DEE"/>
          <w:p w:rsidR="03E24DD2" w:rsidP="03E24DD2" w:rsidRDefault="03E24DD2" w14:paraId="6CE54475" w14:textId="19C8EB53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6D5DD7C4" w14:textId="248E8B11">
            <w:pPr>
              <w:jc w:val="center"/>
            </w:pPr>
          </w:p>
        </w:tc>
      </w:tr>
      <w:tr w:rsidR="03E24DD2" w:rsidTr="45F0230C" w14:paraId="30AEE60D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03E24DD2" w:rsidRDefault="03E24DD2" w14:paraId="2FDD9D39" w14:textId="17D5FD92"/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3B2F98F4" w:rsidP="03E24DD2" w:rsidRDefault="3B2F98F4" w14:paraId="43ED680E" w14:textId="749DCE13">
            <w:pPr>
              <w:rPr>
                <w:b/>
                <w:bCs/>
                <w:u w:val="single"/>
              </w:rPr>
            </w:pPr>
            <w:r w:rsidRPr="03E24DD2">
              <w:rPr>
                <w:b/>
                <w:bCs/>
                <w:u w:val="single"/>
              </w:rPr>
              <w:t>Drift</w:t>
            </w:r>
          </w:p>
          <w:p w:rsidR="3B2F98F4" w:rsidP="03E24DD2" w:rsidRDefault="34DDA59C" w14:paraId="2EECEF3E" w14:textId="4F53C7C4">
            <w:r>
              <w:t>L</w:t>
            </w:r>
            <w:r w:rsidR="3DDE9BCA">
              <w:t xml:space="preserve">øsningen </w:t>
            </w:r>
            <w:r>
              <w:t>skal: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242AEBAF" w14:textId="4052D370"/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63AF5665" w14:textId="73D3F94F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417C5CD7" w14:textId="662E84FA">
            <w:pPr>
              <w:jc w:val="center"/>
            </w:pPr>
          </w:p>
        </w:tc>
      </w:tr>
      <w:tr w:rsidR="03E24DD2" w:rsidTr="45F0230C" w14:paraId="4CD8ECC7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2831F21B" w:rsidP="45F0230C" w:rsidRDefault="5148412E" w14:paraId="12C8D147" w14:textId="6E95F375">
            <w:pPr>
              <w:jc w:val="right"/>
            </w:pPr>
            <w:r w:rsidR="128770F1">
              <w:rPr/>
              <w:t>2</w:t>
            </w:r>
            <w:r w:rsidR="0E35A8C3">
              <w:rPr/>
              <w:t>2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7A219A1" w:rsidP="03E24DD2" w:rsidRDefault="5008F5BB" w14:paraId="6E246370" w14:textId="23E3FAAD">
            <w:r>
              <w:t xml:space="preserve">Tilbys som en SAAS løsning. 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0BEF0CF1" w14:paraId="46FDCC06" w14:textId="7791514A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3B983F08" w14:textId="2EA70F99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48A60AC8" w14:textId="72613C19">
            <w:pPr>
              <w:jc w:val="center"/>
            </w:pPr>
          </w:p>
        </w:tc>
      </w:tr>
      <w:tr w:rsidR="03E24DD2" w:rsidTr="45F0230C" w14:paraId="5490D1E8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7466104E" w:rsidP="45F0230C" w:rsidRDefault="0A8D606D" w14:paraId="480A814E" w14:textId="1EBC585B">
            <w:pPr>
              <w:jc w:val="right"/>
            </w:pPr>
            <w:r w:rsidR="0295DD2B">
              <w:rPr/>
              <w:t>2</w:t>
            </w:r>
            <w:r w:rsidR="6E8C49C2">
              <w:rPr/>
              <w:t>3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7A219A1" w:rsidP="03E24DD2" w:rsidRDefault="07A219A1" w14:paraId="72124D68" w14:textId="353C7088">
            <w:r>
              <w:t>Dokumentere oppetid og servicegrad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2C33E88A" w14:paraId="34280A73" w14:textId="44F060C5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7DBE9A02" w14:textId="3F692B82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6A056BA0" w14:textId="00494B28">
            <w:pPr>
              <w:jc w:val="center"/>
            </w:pPr>
          </w:p>
        </w:tc>
      </w:tr>
      <w:tr w:rsidR="03E24DD2" w:rsidTr="45F0230C" w14:paraId="09088B69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6290B358" w:rsidP="45F0230C" w:rsidRDefault="6C0CED91" w14:paraId="33B14F90" w14:textId="374A55CA">
            <w:pPr>
              <w:jc w:val="right"/>
            </w:pPr>
            <w:r w:rsidR="52056720">
              <w:rPr/>
              <w:t>2</w:t>
            </w:r>
            <w:r w:rsidR="6D2BF9F2">
              <w:rPr/>
              <w:t>4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7A219A1" w:rsidP="03E24DD2" w:rsidRDefault="0E2632CF" w14:paraId="68318B2A" w14:textId="474FB9FB">
            <w:r>
              <w:t>Kunne gi brukerstøtte på norsk og engelsk.</w:t>
            </w:r>
          </w:p>
          <w:p w:rsidR="07A219A1" w:rsidP="03E24DD2" w:rsidRDefault="07A219A1" w14:paraId="09629A34" w14:textId="29EB9CF3"/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5CF74D35" w14:paraId="2445042F" w14:textId="339744DF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694C9668" w14:textId="3DE8183E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1AAFB2EF" w14:textId="3F87E9ED">
            <w:pPr>
              <w:jc w:val="center"/>
            </w:pPr>
          </w:p>
        </w:tc>
      </w:tr>
      <w:tr w:rsidR="03E24DD2" w:rsidTr="45F0230C" w14:paraId="5154185F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7A3F6877" w:rsidP="45F0230C" w:rsidRDefault="0E768F16" w14:paraId="2BEB8DE4" w14:textId="1AB388C6">
            <w:pPr>
              <w:jc w:val="right"/>
            </w:pPr>
            <w:r w:rsidR="5D6663C1">
              <w:rPr/>
              <w:t>2</w:t>
            </w:r>
            <w:r w:rsidR="4084F73E">
              <w:rPr/>
              <w:t>5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61B28D23" w:rsidP="03E24DD2" w:rsidRDefault="2F991FC2" w14:paraId="07ED2A72" w14:textId="2FA31C1C">
            <w:r>
              <w:t>Tilby intuitiv</w:t>
            </w:r>
            <w:r w:rsidR="6CE026BC">
              <w:t>e</w:t>
            </w:r>
            <w:r>
              <w:t xml:space="preserve"> og </w:t>
            </w:r>
            <w:r w:rsidR="474F01B5">
              <w:t>brukervennlig</w:t>
            </w:r>
            <w:r w:rsidR="3C92879C">
              <w:t>e</w:t>
            </w:r>
            <w:r w:rsidR="474F01B5">
              <w:t xml:space="preserve"> prosess</w:t>
            </w:r>
            <w:r w:rsidR="7AFBB628">
              <w:t>er</w:t>
            </w:r>
            <w:r w:rsidR="70DFE166">
              <w:t xml:space="preserve"> for bruk og administrasjon av tjenestene.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4163F61C" w14:paraId="238C9BE3" w14:textId="4B43BB0D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57EE44EC" w14:textId="1E9B31AC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1F000F23" w14:textId="6EF71005">
            <w:pPr>
              <w:jc w:val="center"/>
            </w:pPr>
          </w:p>
        </w:tc>
      </w:tr>
      <w:tr w:rsidR="03E24DD2" w:rsidTr="45F0230C" w14:paraId="2D1C8305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23EB9501" w:rsidP="45F0230C" w:rsidRDefault="3E7AD171" w14:paraId="56804C1E" w14:textId="0B57ACF1">
            <w:pPr>
              <w:jc w:val="right"/>
            </w:pPr>
            <w:r w:rsidR="4D14D12C">
              <w:rPr/>
              <w:t>2</w:t>
            </w:r>
            <w:r w:rsidR="3755DCD3">
              <w:rPr/>
              <w:t>6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23EB9501" w:rsidP="03E24DD2" w:rsidRDefault="4824F1D9" w14:paraId="469AEA95" w14:textId="0702683E">
            <w:r>
              <w:t>Tilby overvåking</w:t>
            </w:r>
            <w:r w:rsidR="1316FAAF">
              <w:t xml:space="preserve"> og varsling</w:t>
            </w:r>
            <w:r w:rsidR="2B065BB6">
              <w:t>.</w:t>
            </w:r>
            <w:r w:rsidR="4EE8DCF7">
              <w:t xml:space="preserve"> Leverandøren bes beskrive hva som tilbys av ov</w:t>
            </w:r>
            <w:r w:rsidR="763DEEFF">
              <w:t>ervåking og varsling.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581B77FA" w14:paraId="6700BAA2" w14:textId="1D8421ED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3BE02666" w14:textId="52C33948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3E24DD2" w:rsidP="03E24DD2" w:rsidRDefault="03E24DD2" w14:paraId="7307095C" w14:textId="144F459A">
            <w:pPr>
              <w:jc w:val="center"/>
            </w:pPr>
          </w:p>
        </w:tc>
      </w:tr>
      <w:tr w:rsidR="0BC6A0FA" w:rsidTr="45F0230C" w14:paraId="40FBBD81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BC6A0FA" w:rsidP="45F0230C" w:rsidRDefault="21546D3A" w14:paraId="79BEBEF8" w14:textId="649CE888">
            <w:pPr>
              <w:jc w:val="right"/>
            </w:pPr>
            <w:r w:rsidR="403C0070">
              <w:rPr/>
              <w:t>2</w:t>
            </w:r>
            <w:r w:rsidR="3B71C90F">
              <w:rPr/>
              <w:t>7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6DEE76F0" w:rsidP="646B4E6D" w:rsidRDefault="2D757CC8" w14:paraId="399FE3D5" w14:textId="37F7B42C">
            <w:pPr>
              <w:spacing w:after="0"/>
            </w:pPr>
            <w:r>
              <w:t>Leverandøren skal levere brukerveiledning på norsk og engelsk sl</w:t>
            </w:r>
            <w:r w:rsidR="304F413F">
              <w:t xml:space="preserve">ik at brukerne </w:t>
            </w:r>
            <w:r w:rsidR="3EDD60A0">
              <w:t xml:space="preserve">kan </w:t>
            </w:r>
            <w:r w:rsidR="7BC3344C">
              <w:t>skrive ut</w:t>
            </w:r>
            <w:r w:rsidR="3EDD60A0">
              <w:t xml:space="preserve">, skanne og </w:t>
            </w:r>
            <w:r w:rsidR="3ABFCACC">
              <w:t>kopiere uten</w:t>
            </w:r>
            <w:r w:rsidR="3EDD60A0">
              <w:t xml:space="preserve"> hjelp fra ansatte</w:t>
            </w:r>
            <w:r w:rsidR="5315FEB6">
              <w:t>.</w:t>
            </w:r>
            <w:r w:rsidR="6E0CCA5B">
              <w:t xml:space="preserve"> 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581FE4DB" w14:paraId="22C065B1" w14:textId="06E677D7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BC6A0FA" w:rsidP="0BC6A0FA" w:rsidRDefault="0BC6A0FA" w14:paraId="0ED38EBA" w14:textId="4BB2630A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BC6A0FA" w:rsidP="0070226E" w:rsidRDefault="0BC6A0FA" w14:paraId="2D4D21B4" w14:textId="7C133FE2">
            <w:pPr>
              <w:jc w:val="center"/>
            </w:pPr>
          </w:p>
        </w:tc>
      </w:tr>
      <w:tr w:rsidR="0BC6A0FA" w:rsidTr="45F0230C" w14:paraId="69B4EF23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BC6A0FA" w:rsidP="45F0230C" w:rsidRDefault="051CA320" w14:paraId="2ECF8B87" w14:textId="7C90AE8C">
            <w:pPr>
              <w:jc w:val="right"/>
            </w:pPr>
            <w:r w:rsidR="7B40E33E">
              <w:rPr/>
              <w:t>28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52654C72" w:rsidP="646B4E6D" w:rsidRDefault="61A0F232" w14:paraId="55D3D918" w14:textId="05DDE627">
            <w:pPr>
              <w:spacing w:after="0"/>
            </w:pPr>
            <w:r>
              <w:t>Løsningen</w:t>
            </w:r>
            <w:r w:rsidR="70087D29">
              <w:t xml:space="preserve"> </w:t>
            </w:r>
            <w:r w:rsidR="1542FD2D">
              <w:t>må også kunne</w:t>
            </w:r>
            <w:r>
              <w:t xml:space="preserve"> </w:t>
            </w:r>
            <w:r w:rsidR="459B491E">
              <w:t xml:space="preserve">støtte </w:t>
            </w:r>
            <w:r>
              <w:t>bibliotek</w:t>
            </w:r>
            <w:r w:rsidR="4D9B9CD6">
              <w:t xml:space="preserve"> som har fler</w:t>
            </w:r>
            <w:r w:rsidR="64707EDD">
              <w:t>e multifunksjonsskrivere.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105C3243" w14:paraId="780C85C8" w14:textId="00DC6127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BC6A0FA" w:rsidP="0BC6A0FA" w:rsidRDefault="0BC6A0FA" w14:paraId="60B675F4" w14:textId="689E9FBE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BC6A0FA" w:rsidP="0070226E" w:rsidRDefault="0BC6A0FA" w14:paraId="43F59C81" w14:textId="468EE2DC">
            <w:pPr>
              <w:jc w:val="center"/>
            </w:pPr>
          </w:p>
        </w:tc>
      </w:tr>
      <w:tr w:rsidR="0BC6A0FA" w:rsidTr="45F0230C" w14:paraId="14A3D4C0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BC6A0FA" w:rsidP="45F0230C" w:rsidRDefault="5CADF545" w14:paraId="7ACB7B1F" w14:textId="2C2B4B81">
            <w:pPr>
              <w:jc w:val="right"/>
            </w:pPr>
            <w:r w:rsidR="7288D09D">
              <w:rPr/>
              <w:t>29</w:t>
            </w:r>
          </w:p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44A0716D" w:rsidP="646B4E6D" w:rsidRDefault="20B3737E" w14:paraId="7F776042" w14:textId="5811A183">
            <w:pPr>
              <w:spacing w:after="0"/>
            </w:pPr>
            <w:r>
              <w:t xml:space="preserve">Leverandøren må tilby en teknisk løsning som </w:t>
            </w:r>
            <w:r w:rsidR="0D3065B9">
              <w:t xml:space="preserve">ikke krever </w:t>
            </w:r>
            <w:r w:rsidR="37A88629">
              <w:t xml:space="preserve">vesentlig </w:t>
            </w:r>
            <w:r w:rsidR="0D3065B9">
              <w:t>tilleggsinvestering i ny teknisk plattform.</w:t>
            </w:r>
            <w:r w:rsidR="36BA4E69">
              <w:t xml:space="preserve"> </w:t>
            </w:r>
            <w:r w:rsidR="4BD44A6F">
              <w:t xml:space="preserve">    </w:t>
            </w:r>
            <w:r w:rsidR="36BA4E69">
              <w:t xml:space="preserve">Se punkt </w:t>
            </w:r>
            <w:r w:rsidR="187A675C">
              <w:t>2</w:t>
            </w:r>
            <w:r w:rsidR="36BA4E69">
              <w:t xml:space="preserve"> og </w:t>
            </w:r>
            <w:r w:rsidR="48714FF9">
              <w:t>xx</w:t>
            </w:r>
            <w:r w:rsidR="36BA4E69">
              <w:t xml:space="preserve"> for referanse.</w:t>
            </w: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578A1D7D" w14:paraId="1E111A25" w14:textId="3A083464">
            <w:r>
              <w:t>Må</w:t>
            </w:r>
          </w:p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BC6A0FA" w:rsidP="0BC6A0FA" w:rsidRDefault="0BC6A0FA" w14:paraId="53E6239B" w14:textId="626A880F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auto" w:sz="8" w:space="0"/>
            </w:tcBorders>
            <w:tcMar/>
          </w:tcPr>
          <w:p w:rsidR="0BC6A0FA" w:rsidP="0070226E" w:rsidRDefault="0BC6A0FA" w14:paraId="37BA5BE0" w14:textId="6159F5D9">
            <w:pPr>
              <w:jc w:val="center"/>
            </w:pPr>
          </w:p>
        </w:tc>
      </w:tr>
      <w:tr w:rsidR="00F020AB" w:rsidTr="45F0230C" w14:paraId="01487674" w14:textId="77777777">
        <w:trPr>
          <w:trHeight w:val="300"/>
        </w:trPr>
        <w:tc>
          <w:tcPr>
            <w:tcW w:w="6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0F020AB" w:rsidP="00F020AB" w:rsidRDefault="00F020AB" w14:paraId="7F8A798C" w14:textId="63412F8C"/>
        </w:tc>
        <w:tc>
          <w:tcPr>
            <w:tcW w:w="508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F020AB" w:rsidP="00F020AB" w:rsidRDefault="00F020AB" w14:paraId="7E65E485" w14:textId="02BD90AF">
            <w:pPr>
              <w:spacing w:after="0"/>
            </w:pPr>
          </w:p>
        </w:tc>
        <w:tc>
          <w:tcPr>
            <w:tcW w:w="781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1AB8700F" w14:textId="004AF9C6"/>
        </w:tc>
        <w:tc>
          <w:tcPr>
            <w:tcW w:w="253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F020AB" w:rsidP="00F020AB" w:rsidRDefault="00F020AB" w14:paraId="25FCBB7A" w14:textId="77777777"/>
        </w:tc>
        <w:tc>
          <w:tcPr>
            <w:tcW w:w="858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/>
          </w:tcPr>
          <w:p w:rsidR="00F020AB" w:rsidP="00F020AB" w:rsidRDefault="00F020AB" w14:paraId="6BB10638" w14:textId="77777777">
            <w:pPr>
              <w:jc w:val="center"/>
            </w:pPr>
          </w:p>
        </w:tc>
      </w:tr>
    </w:tbl>
    <w:p w:rsidR="446166F7" w:rsidRDefault="446166F7" w14:paraId="65932C7D" w14:textId="3AF3B1FD"/>
    <w:p w:rsidR="00315E85" w:rsidRDefault="00315E85" w14:paraId="519F6B76" w14:textId="77777777"/>
    <w:p w:rsidR="446166F7" w:rsidRDefault="446166F7" w14:paraId="1C8877C5" w14:textId="5245A6CD"/>
    <w:p w:rsidR="446166F7" w:rsidP="45F0230C" w:rsidRDefault="446166F7" w14:paraId="75B9135E" w14:textId="430F47F4">
      <w:pPr>
        <w:pStyle w:val="Normal"/>
      </w:pPr>
    </w:p>
    <w:p w:rsidR="45F0230C" w:rsidP="45F0230C" w:rsidRDefault="45F0230C" w14:paraId="57FE1A51" w14:textId="0287B1C7">
      <w:pPr>
        <w:pStyle w:val="Normal"/>
      </w:pPr>
    </w:p>
    <w:p w:rsidR="45F0230C" w:rsidP="45F0230C" w:rsidRDefault="45F0230C" w14:paraId="51281F2F" w14:textId="4F0A7C33">
      <w:pPr>
        <w:pStyle w:val="Normal"/>
      </w:pPr>
    </w:p>
    <w:p w:rsidR="004F626F" w:rsidP="0031079D" w:rsidRDefault="004F626F" w14:paraId="06CC221C" w14:textId="77777777">
      <w:pPr>
        <w:pStyle w:val="Heading1"/>
        <w:rPr>
          <w:rFonts w:hint="eastAsia"/>
        </w:rPr>
      </w:pPr>
    </w:p>
    <w:p w:rsidRPr="00016043" w:rsidR="003C154F" w:rsidP="5866EF5E" w:rsidRDefault="003C154F" w14:paraId="35521DE7" w14:textId="09E26E3A">
      <w:pPr>
        <w:pStyle w:val="Heading1"/>
        <w:rPr>
          <w:rFonts w:hint="eastAsia"/>
        </w:rPr>
      </w:pPr>
    </w:p>
    <w:tbl>
      <w:tblPr>
        <w:tblStyle w:val="TableGrid"/>
        <w:tblW w:w="9889" w:type="dxa"/>
        <w:tblLayout w:type="fixed"/>
        <w:tblLook w:val="04A0" w:firstRow="1" w:lastRow="0" w:firstColumn="1" w:lastColumn="0" w:noHBand="0" w:noVBand="1"/>
      </w:tblPr>
      <w:tblGrid>
        <w:gridCol w:w="644"/>
        <w:gridCol w:w="4964"/>
        <w:gridCol w:w="843"/>
        <w:gridCol w:w="2579"/>
        <w:gridCol w:w="859"/>
      </w:tblGrid>
      <w:tr w:rsidRPr="004D383B" w:rsidR="004D383B" w:rsidTr="45F0230C" w14:paraId="76B6D1B5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/>
          </w:tcPr>
          <w:p w:rsidRPr="004D383B" w:rsidR="004D383B" w:rsidP="03E24DD2" w:rsidRDefault="004D383B" w14:paraId="1E487320" w14:textId="22FFF81C">
            <w:pPr>
              <w:spacing w:after="0"/>
              <w:rPr>
                <w:b/>
                <w:bCs/>
              </w:rPr>
            </w:pPr>
            <w:r w:rsidRPr="03E24DD2">
              <w:rPr>
                <w:b/>
                <w:bCs/>
              </w:rPr>
              <w:t>#</w:t>
            </w:r>
          </w:p>
          <w:p w:rsidRPr="004D383B" w:rsidR="004D383B" w:rsidP="004D383B" w:rsidRDefault="004D383B" w14:paraId="50D38D4C" w14:textId="70BF0E6F">
            <w:pPr>
              <w:spacing w:after="0"/>
              <w:rPr>
                <w:b/>
                <w:bCs/>
              </w:rPr>
            </w:pP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Pr="004D383B" w:rsidR="004D383B" w:rsidP="004D383B" w:rsidRDefault="004D383B" w14:paraId="79CE9BBF" w14:textId="746B6FC7">
            <w:pPr>
              <w:spacing w:after="0"/>
              <w:rPr>
                <w:b/>
                <w:bCs/>
              </w:rPr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="5866EF5E" w:rsidP="5866EF5E" w:rsidRDefault="5866EF5E" w14:paraId="55CB7E2B" w14:textId="1DC2FEC1">
            <w:pPr>
              <w:rPr>
                <w:b/>
                <w:bCs/>
              </w:rPr>
            </w:pP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Pr="004D383B" w:rsidR="004D383B" w:rsidP="004D383B" w:rsidRDefault="004D383B" w14:paraId="0639E946" w14:textId="75C4C5B4">
            <w:p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>Svar ut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="67CB105D" w:rsidP="03E24DD2" w:rsidRDefault="67CB105D" w14:paraId="531784CA" w14:textId="0CF96B22">
            <w:pPr>
              <w:rPr>
                <w:b/>
                <w:bCs/>
              </w:rPr>
            </w:pPr>
            <w:r w:rsidRPr="03E24DD2">
              <w:rPr>
                <w:b/>
                <w:bCs/>
              </w:rPr>
              <w:t>Demo</w:t>
            </w:r>
          </w:p>
        </w:tc>
      </w:tr>
      <w:tr w:rsidR="5866EF5E" w:rsidTr="45F0230C" w14:paraId="5B27D121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5866EF5E" w:rsidP="5866EF5E" w:rsidRDefault="5866EF5E" w14:paraId="43CDD044" w14:textId="08ADBCC0"/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13AA96D5" w:rsidP="5866EF5E" w:rsidRDefault="13AA96D5" w14:paraId="64144A6B" w14:textId="612CF47E">
            <w:pPr>
              <w:spacing w:line="240" w:lineRule="auto"/>
              <w:rPr>
                <w:rFonts w:ascii="Oslo Sans Office" w:hAnsi="Oslo Sans Office"/>
                <w:b/>
                <w:bCs/>
                <w:color w:val="000000" w:themeColor="text1"/>
              </w:rPr>
            </w:pPr>
            <w:r w:rsidRPr="5866EF5E">
              <w:rPr>
                <w:rFonts w:ascii="Oslo Sans Office" w:hAnsi="Oslo Sans Office"/>
                <w:b/>
                <w:bCs/>
                <w:color w:val="000000" w:themeColor="text1"/>
              </w:rPr>
              <w:t>Sikkerhet</w:t>
            </w:r>
          </w:p>
          <w:p w:rsidR="13AA96D5" w:rsidP="446166F7" w:rsidRDefault="6EFC5F9F" w14:paraId="146771F3" w14:textId="48776EBB">
            <w:pPr>
              <w:spacing w:line="240" w:lineRule="auto"/>
              <w:rPr>
                <w:rFonts w:ascii="Oslo Sans Office" w:hAnsi="Oslo Sans Office"/>
                <w:color w:val="000000" w:themeColor="text1"/>
              </w:rPr>
            </w:pPr>
            <w:r w:rsidRPr="291845EA">
              <w:rPr>
                <w:rFonts w:ascii="Oslo Sans Office" w:hAnsi="Oslo Sans Office"/>
                <w:color w:val="000000" w:themeColor="text1"/>
              </w:rPr>
              <w:t>L</w:t>
            </w:r>
            <w:r w:rsidRPr="291845EA" w:rsidR="709D4695">
              <w:rPr>
                <w:rFonts w:ascii="Oslo Sans Office" w:hAnsi="Oslo Sans Office"/>
                <w:color w:val="000000" w:themeColor="text1"/>
              </w:rPr>
              <w:t xml:space="preserve">øsningen </w:t>
            </w:r>
            <w:r w:rsidRPr="291845EA">
              <w:rPr>
                <w:rFonts w:ascii="Oslo Sans Office" w:hAnsi="Oslo Sans Office"/>
                <w:color w:val="000000" w:themeColor="text1"/>
              </w:rPr>
              <w:t>skal</w:t>
            </w:r>
            <w:r w:rsidRPr="291845EA" w:rsidR="72418FC1">
              <w:rPr>
                <w:rFonts w:ascii="Oslo Sans Office" w:hAnsi="Oslo Sans Office"/>
                <w:color w:val="000000" w:themeColor="text1"/>
              </w:rPr>
              <w:t xml:space="preserve"> tilby:</w:t>
            </w:r>
          </w:p>
          <w:p w:rsidR="13AA96D5" w:rsidP="3837BF42" w:rsidRDefault="13AA96D5" w14:paraId="7959FEFE" w14:textId="3FED8FA5">
            <w:pPr>
              <w:spacing w:line="240" w:lineRule="auto"/>
              <w:rPr>
                <w:rFonts w:ascii="Oslo Sans Office" w:hAnsi="Oslo Sans Office"/>
                <w:color w:val="000000" w:themeColor="text1"/>
              </w:rPr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4E0E18D3" w14:textId="36F0D3E3"/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222C8000" w14:textId="0A5FCA7A"/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2108F59E" w14:textId="67F6793B"/>
        </w:tc>
      </w:tr>
      <w:tr w:rsidR="004D383B" w:rsidTr="45F0230C" w14:paraId="76070038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Pr="00DC6EEC" w:rsidR="004D383B" w:rsidP="45F0230C" w:rsidRDefault="4FA12523" w14:paraId="629D5D6C" w14:textId="71477B42">
            <w:pPr>
              <w:spacing w:after="0"/>
              <w:jc w:val="right"/>
            </w:pPr>
            <w:r w:rsidR="4106D94B">
              <w:rPr/>
              <w:t>3</w:t>
            </w:r>
            <w:r w:rsidR="6A33B4A0">
              <w:rPr/>
              <w:t>0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73A2C06D" w:rsidRDefault="44206F35" w14:paraId="40CAB257" w14:textId="686C57E5">
            <w:pPr>
              <w:spacing w:after="0" w:line="240" w:lineRule="auto"/>
              <w:rPr>
                <w:rFonts w:ascii="Oslo Sans Office" w:hAnsi="Oslo Sans Office"/>
                <w:color w:val="000000" w:themeColor="text1"/>
              </w:rPr>
            </w:pPr>
            <w:r w:rsidRPr="73A2C06D">
              <w:rPr>
                <w:rFonts w:ascii="Oslo Sans Office" w:hAnsi="Oslo Sans Office"/>
                <w:color w:val="000000" w:themeColor="text1"/>
              </w:rPr>
              <w:t xml:space="preserve">Leverandøren bes komme med </w:t>
            </w:r>
            <w:r w:rsidRPr="73A2C06D" w:rsidR="356A4F17">
              <w:rPr>
                <w:rFonts w:ascii="Oslo Sans Office" w:hAnsi="Oslo Sans Office"/>
                <w:color w:val="000000" w:themeColor="text1"/>
              </w:rPr>
              <w:t>forslag til databehandleravtale (DBA) og Service Level Agreement (SLA). DBA til DFØ kan brukes:</w:t>
            </w:r>
          </w:p>
          <w:p w:rsidR="004D383B" w:rsidP="73A2C06D" w:rsidRDefault="356A4F17" w14:paraId="423EEA1C" w14:textId="4A4F1B1D">
            <w:pPr>
              <w:spacing w:after="0"/>
            </w:pPr>
            <w:hyperlink r:id="rId13">
              <w:r w:rsidRPr="73A2C06D">
                <w:rPr>
                  <w:rStyle w:val="Hyperlink"/>
                </w:rPr>
                <w:t>https://anskaffelser.no/verktoy/maler/verktoy-pa-ssa-mal-databehandleravtale-og-sjekkliste</w:t>
              </w:r>
            </w:hyperlink>
          </w:p>
          <w:p w:rsidR="004D383B" w:rsidP="73A2C06D" w:rsidRDefault="004D383B" w14:paraId="07FF9E4E" w14:textId="3FB939B9">
            <w:pPr>
              <w:spacing w:after="0"/>
              <w:rPr>
                <w:color w:val="0070C0"/>
              </w:rPr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6E317A4E" w14:paraId="1D7B7FF3" w14:textId="150EEF4B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FF2490" w:rsidRDefault="004D383B" w14:paraId="7468DD84" w14:textId="77777777">
            <w:pPr>
              <w:spacing w:after="0"/>
            </w:pPr>
            <w:r>
              <w:t xml:space="preserve"> 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70AC63E4" w14:textId="69D56E96"/>
        </w:tc>
      </w:tr>
      <w:tr w:rsidR="004D383B" w:rsidTr="45F0230C" w14:paraId="329A4D52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Pr="224B8639" w:rsidR="004D383B" w:rsidP="45F0230C" w:rsidRDefault="4353EAA2" w14:paraId="4772D7A9" w14:textId="15C46939">
            <w:pPr>
              <w:spacing w:after="0"/>
              <w:jc w:val="right"/>
            </w:pPr>
            <w:r w:rsidR="7DF3C5A4">
              <w:rPr/>
              <w:t>3</w:t>
            </w:r>
            <w:r w:rsidR="12A6B5F7">
              <w:rPr/>
              <w:t>1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73A2C06D" w:rsidRDefault="54F6EA81" w14:paraId="59794303" w14:textId="23556382">
            <w:pPr>
              <w:spacing w:after="0"/>
            </w:pPr>
            <w:r w:rsidRPr="73A2C06D">
              <w:t>Ingen lagring av dokumenter etter bruk.</w:t>
            </w:r>
          </w:p>
          <w:p w:rsidR="004D383B" w:rsidP="73A2C06D" w:rsidRDefault="54F6EA81" w14:paraId="05A05A82" w14:textId="46E7A256">
            <w:pPr>
              <w:spacing w:after="0"/>
            </w:pPr>
            <w:r w:rsidRPr="73A2C06D">
              <w:t xml:space="preserve">Leverandøren </w:t>
            </w:r>
            <w:r w:rsidRPr="73A2C06D" w:rsidR="4E6C489F">
              <w:t xml:space="preserve">bes vise </w:t>
            </w:r>
            <w:r w:rsidRPr="73A2C06D">
              <w:t>til dokumentert rutine for sikker sletting.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40B882B1" w14:paraId="270E65DF" w14:textId="498461F8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FF2490" w:rsidRDefault="004D383B" w14:paraId="73BCF1EF" w14:textId="77777777">
            <w:pPr>
              <w:spacing w:after="0"/>
            </w:pPr>
            <w:r w:rsidRPr="20A1F171">
              <w:t xml:space="preserve"> 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6972F0B9" w14:textId="6BA635BC"/>
        </w:tc>
      </w:tr>
      <w:tr w:rsidR="004D383B" w:rsidTr="45F0230C" w14:paraId="3FDB847C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Pr="224B8639" w:rsidR="004D383B" w:rsidP="45F0230C" w:rsidRDefault="4E156D77" w14:paraId="49E47DAD" w14:textId="299D4054">
            <w:pPr>
              <w:spacing w:after="0"/>
              <w:jc w:val="right"/>
            </w:pPr>
            <w:r w:rsidR="1F02DAC2">
              <w:rPr/>
              <w:t>3</w:t>
            </w:r>
            <w:r w:rsidR="504F391D">
              <w:rPr/>
              <w:t>2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00FF2490" w:rsidRDefault="29B7CA57" w14:paraId="04CBD0EA" w14:textId="327BE060">
            <w:pPr>
              <w:spacing w:after="0"/>
            </w:pPr>
            <w:r>
              <w:t>Kryptert kommunikasjon mellom Pu</w:t>
            </w:r>
            <w:r w:rsidR="3C91836E">
              <w:t>blikums PC, Printserver, Betalingsløsning og Skytjenester.</w:t>
            </w:r>
          </w:p>
          <w:p w:rsidR="004D383B" w:rsidP="00FF2490" w:rsidRDefault="004D383B" w14:paraId="32744821" w14:textId="66F8AAA7">
            <w:pPr>
              <w:spacing w:after="0"/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427F3D51" w14:paraId="48C3185F" w14:textId="44F5BE10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FF2490" w:rsidRDefault="004D383B" w14:paraId="31FFDD5A" w14:textId="77777777">
            <w:pPr>
              <w:spacing w:after="0"/>
            </w:pPr>
            <w:r w:rsidRPr="20A1F171">
              <w:t xml:space="preserve"> 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2A4F3F06" w14:textId="27632877"/>
        </w:tc>
      </w:tr>
      <w:tr w:rsidR="004D383B" w:rsidTr="45F0230C" w14:paraId="6D684813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1925549F" w:rsidP="45F0230C" w:rsidRDefault="2CC0E69C" w14:paraId="21B66BB4" w14:textId="5B63223F">
            <w:pPr>
              <w:spacing w:after="0"/>
              <w:jc w:val="right"/>
            </w:pPr>
            <w:r w:rsidR="1E263D18">
              <w:rPr/>
              <w:t>3</w:t>
            </w:r>
            <w:r w:rsidR="3EED3D5C">
              <w:rPr/>
              <w:t>3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00FF2490" w:rsidRDefault="0A033C6F" w14:paraId="6096F859" w14:textId="01BA0C4D">
            <w:pPr>
              <w:spacing w:after="0"/>
            </w:pPr>
            <w:r>
              <w:t>Betalingssikkerhet</w:t>
            </w:r>
            <w:r w:rsidR="3A407D49">
              <w:t xml:space="preserve">. </w:t>
            </w:r>
          </w:p>
          <w:p w:rsidR="004D383B" w:rsidP="00FF2490" w:rsidRDefault="4F458F13" w14:paraId="0E0A0012" w14:textId="59F67B9C">
            <w:pPr>
              <w:spacing w:after="0"/>
            </w:pPr>
            <w:r>
              <w:t>PCI DSS kompatibilitet</w:t>
            </w:r>
            <w:r w:rsidR="2685A390">
              <w:t>.</w:t>
            </w:r>
          </w:p>
          <w:p w:rsidR="004D383B" w:rsidP="00FF2490" w:rsidRDefault="3A407D49" w14:paraId="1A8020D9" w14:textId="002F2182">
            <w:pPr>
              <w:spacing w:after="0"/>
            </w:pPr>
            <w:r>
              <w:t>Kortdata skal ikke lagres lokalt.</w:t>
            </w:r>
          </w:p>
          <w:p w:rsidR="004D383B" w:rsidP="00FF2490" w:rsidRDefault="3A407D49" w14:paraId="63766B20" w14:textId="40F374BE">
            <w:pPr>
              <w:spacing w:after="0"/>
            </w:pPr>
            <w:r>
              <w:t>Transaksjoner må kunne revideres.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582AC472" w14:paraId="33D22F70" w14:textId="35E28C08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FF2490" w:rsidRDefault="004D383B" w14:paraId="50F8A1E9" w14:textId="77777777">
            <w:pPr>
              <w:spacing w:after="0"/>
            </w:pPr>
            <w:r w:rsidRPr="20A1F171">
              <w:t xml:space="preserve"> 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4B45DE28" w14:textId="102C6907"/>
        </w:tc>
      </w:tr>
      <w:tr w:rsidR="004D383B" w:rsidTr="45F0230C" w14:paraId="73E991FA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1925549F" w:rsidP="45F0230C" w:rsidRDefault="6DAD501B" w14:paraId="0C71F6CD" w14:textId="63C9397B">
            <w:pPr>
              <w:spacing w:after="0"/>
              <w:jc w:val="right"/>
            </w:pPr>
            <w:r w:rsidR="4DB9144F">
              <w:rPr/>
              <w:t>3</w:t>
            </w:r>
            <w:r w:rsidR="6495F76F">
              <w:rPr/>
              <w:t>4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00FF2490" w:rsidRDefault="00E92683" w14:paraId="77E2C79F" w14:textId="3BA01148">
            <w:pPr>
              <w:spacing w:after="0"/>
            </w:pPr>
            <w:r>
              <w:t>L</w:t>
            </w:r>
            <w:r w:rsidR="23F5C2D8">
              <w:t>ogging av betalings</w:t>
            </w:r>
            <w:r w:rsidR="05C0B3AF">
              <w:t xml:space="preserve">transaksjoner, feil og </w:t>
            </w:r>
            <w:r w:rsidR="42FFBEB0">
              <w:t xml:space="preserve">administratorhandlinger. Leverandøren bes beskrive hvordan dette er løst. 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21A94911" w14:paraId="314143C7" w14:textId="02B407C5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FF2490" w:rsidRDefault="004D383B" w14:paraId="521111ED" w14:textId="77777777">
            <w:pPr>
              <w:spacing w:after="0"/>
            </w:pPr>
            <w:r w:rsidRPr="20A1F171">
              <w:t xml:space="preserve"> 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4F000AA4" w14:textId="52D0D3AB"/>
        </w:tc>
      </w:tr>
      <w:tr w:rsidR="004D383B" w:rsidTr="45F0230C" w14:paraId="081DE55A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5866EF5E" w:rsidP="45F0230C" w:rsidRDefault="46FDC1CA" w14:paraId="143371A6" w14:textId="611E03AA">
            <w:pPr>
              <w:spacing w:after="0"/>
              <w:jc w:val="right"/>
            </w:pPr>
            <w:r w:rsidR="222B228A">
              <w:rPr/>
              <w:t>3</w:t>
            </w:r>
            <w:r w:rsidR="6B1EF4C1">
              <w:rPr/>
              <w:t>5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Pr="00D97CA9" w:rsidR="5866EF5E" w:rsidP="6FA7E42F" w:rsidRDefault="5866EF5E" w14:paraId="71E8F06B" w14:textId="5C77A0F2">
            <w:pPr>
              <w:spacing w:after="0"/>
              <w:rPr>
                <w:rFonts w:ascii="Oslo Sans Office" w:hAnsi="Oslo Sans Office"/>
              </w:rPr>
            </w:pPr>
            <w:r w:rsidRPr="45F0230C" w:rsidR="0ABD4AED">
              <w:rPr>
                <w:rFonts w:ascii="Oslo Sans Office" w:hAnsi="Oslo Sans Office"/>
              </w:rPr>
              <w:t>Hendelseshåndtering</w:t>
            </w:r>
          </w:p>
          <w:p w:rsidRPr="00CF1417" w:rsidR="5866EF5E" w:rsidP="00CF1417" w:rsidRDefault="316D0763" w14:paraId="1AEBAC90" w14:textId="2B0EB764">
            <w:pPr>
              <w:numPr>
                <w:ilvl w:val="0"/>
                <w:numId w:val="1"/>
              </w:numPr>
              <w:rPr>
                <w:rFonts w:ascii="Oslo Sans Office" w:hAnsi="Oslo Sans Office"/>
              </w:rPr>
            </w:pPr>
            <w:r>
              <w:t>Leverandøren b</w:t>
            </w:r>
            <w:r w:rsidR="1073A3E8">
              <w:t>es</w:t>
            </w:r>
            <w:r>
              <w:t xml:space="preserve"> dokumentere</w:t>
            </w:r>
            <w:r w:rsidR="7EE9B5B0">
              <w:t xml:space="preserve"> </w:t>
            </w:r>
            <w:r w:rsidR="16973F55">
              <w:t>k</w:t>
            </w:r>
            <w:r w:rsidRPr="7D213791">
              <w:rPr>
                <w:rFonts w:ascii="Oslo Sans Office" w:hAnsi="Oslo Sans Office"/>
              </w:rPr>
              <w:t>ontaktpunkt ved sikkerhetshendelse</w:t>
            </w:r>
            <w:r w:rsidR="00B41238">
              <w:rPr>
                <w:rFonts w:ascii="Oslo Sans Office" w:hAnsi="Oslo Sans Office"/>
              </w:rPr>
              <w:t>r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646070BF" w14:paraId="2EA4A52B" w14:textId="680ACB3C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3E759CBC" w14:textId="359E2E71">
            <w:pPr>
              <w:spacing w:after="0"/>
            </w:pP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RDefault="5866EF5E" w14:paraId="78AEEF8C" w14:textId="1F230800"/>
        </w:tc>
      </w:tr>
      <w:tr w:rsidR="004D383B" w:rsidTr="45F0230C" w14:paraId="5ED32833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1925549F" w:rsidP="45F0230C" w:rsidRDefault="211CD9D6" w14:paraId="1C1CF177" w14:textId="3AEA92F1">
            <w:pPr>
              <w:spacing w:after="0"/>
              <w:jc w:val="right"/>
            </w:pPr>
            <w:r w:rsidR="1B9CD035">
              <w:rPr/>
              <w:t>3</w:t>
            </w:r>
            <w:r w:rsidR="5A9CC64C">
              <w:rPr/>
              <w:t>6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00FF2490" w:rsidRDefault="091A4305" w14:paraId="5DDDC1B3" w14:textId="2C0EB90E">
            <w:pPr>
              <w:spacing w:after="0"/>
            </w:pPr>
            <w:r>
              <w:t>Oppfylle kravene i GDPR.</w:t>
            </w:r>
          </w:p>
          <w:p w:rsidR="004D383B" w:rsidP="00FF2490" w:rsidRDefault="004D383B" w14:paraId="7DF46151" w14:textId="5E209F28">
            <w:pPr>
              <w:spacing w:after="0"/>
              <w:rPr>
                <w:color w:val="000000" w:themeColor="text1"/>
              </w:rPr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4D89B221" w14:paraId="55F905E3" w14:textId="13CF10E9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FF2490" w:rsidRDefault="004D383B" w14:paraId="23466666" w14:textId="77777777">
            <w:pPr>
              <w:spacing w:after="0"/>
            </w:pPr>
            <w:r w:rsidRPr="20A1F171">
              <w:t xml:space="preserve"> 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7190E4DA" w14:textId="6003EF42"/>
        </w:tc>
      </w:tr>
      <w:tr w:rsidR="004D383B" w:rsidTr="45F0230C" w14:paraId="38AAC08D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Pr="1925549F" w:rsidR="1925549F" w:rsidP="45F0230C" w:rsidRDefault="0673CBFB" w14:paraId="3ABD90FA" w14:textId="2803EFEA">
            <w:pPr>
              <w:spacing w:after="0"/>
              <w:jc w:val="right"/>
            </w:pPr>
            <w:r w:rsidRPr="45F0230C" w:rsidR="32545FB2">
              <w:rPr>
                <w:color w:val="000000" w:themeColor="text1" w:themeTint="FF" w:themeShade="FF"/>
              </w:rPr>
              <w:t>37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00FF2490" w:rsidRDefault="36B4DF7D" w14:paraId="45F78E06" w14:textId="1C5F50F4">
            <w:pPr>
              <w:spacing w:after="0"/>
            </w:pPr>
            <w:r>
              <w:t>Dokumentere behandlingsgrunnlag og databehandleransvar. DBA til DFØ kan benyttes.</w:t>
            </w:r>
          </w:p>
          <w:p w:rsidR="004D383B" w:rsidP="00FF2490" w:rsidRDefault="004D383B" w14:paraId="65BA21DD" w14:textId="4AC53F98">
            <w:pPr>
              <w:spacing w:after="0"/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692D5D32" w14:paraId="47EE5D93" w14:textId="76BA6E4E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FF2490" w:rsidRDefault="004D383B" w14:paraId="30B2065C" w14:textId="77777777">
            <w:pPr>
              <w:spacing w:after="0"/>
            </w:pPr>
            <w:r w:rsidRPr="20A1F171">
              <w:t xml:space="preserve"> 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7B4895D3" w14:textId="178149C5"/>
        </w:tc>
      </w:tr>
      <w:tr w:rsidR="004D383B" w:rsidTr="45F0230C" w14:paraId="5E66C07D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1925549F" w:rsidP="45F0230C" w:rsidRDefault="358C38D0" w14:paraId="6F4ACCA1" w14:textId="73428465">
            <w:pPr>
              <w:spacing w:after="0"/>
              <w:jc w:val="right"/>
            </w:pPr>
            <w:r w:rsidR="67496D07">
              <w:rPr/>
              <w:t>38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5866EF5E" w:rsidRDefault="2F7F1B70" w14:paraId="331FED43" w14:textId="0EEA299F">
            <w:pPr>
              <w:spacing w:after="0"/>
            </w:pPr>
            <w:r>
              <w:t>Slette brukerdata automatisk etter definert tidsperiode.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578EB2AA" w14:paraId="4B482191" w14:textId="25792C41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FF2490" w:rsidRDefault="004D383B" w14:paraId="6ADDE9FF" w14:textId="77777777">
            <w:pPr>
              <w:spacing w:after="0"/>
            </w:pPr>
            <w:r w:rsidRPr="20A1F171">
              <w:t xml:space="preserve"> 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09638D2B" w14:textId="262EF7D6"/>
        </w:tc>
      </w:tr>
      <w:tr w:rsidR="03E24DD2" w:rsidTr="45F0230C" w14:paraId="46DCB7EA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45F0230C" w:rsidRDefault="047223CA" w14:paraId="4F5ADD54" w14:textId="2BF4111C">
            <w:pPr>
              <w:jc w:val="right"/>
            </w:pPr>
            <w:r w:rsidR="0C4452D2">
              <w:rPr/>
              <w:t>39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3A918F4" w:rsidP="73A2C06D" w:rsidRDefault="2B59B02E" w14:paraId="45546C3C" w14:textId="62C5BA47">
            <w:r>
              <w:t>Kryptere data under overføring for å forhindre at informasjon kommer på avveie. Kundens tjenester og data holdes adskilt på en tilfredsstillende måte.</w:t>
            </w:r>
          </w:p>
          <w:p w:rsidR="03A918F4" w:rsidP="73A2C06D" w:rsidRDefault="3F915A51" w14:paraId="45F3AF20" w14:textId="0CC88A1C">
            <w:r>
              <w:t>Leverandøren bes beskrive hvordan kravet ivaretas.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4EE4CCF1" w14:paraId="7A71F63F" w14:textId="37803A66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454E04E9" w14:textId="0A1A16B8"/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408E9DE1" w14:textId="68ECB5D1"/>
        </w:tc>
      </w:tr>
      <w:tr w:rsidR="03E24DD2" w:rsidTr="45F0230C" w14:paraId="527577F3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45F0230C" w:rsidRDefault="171B8343" w14:paraId="503A06A5" w14:textId="34C12962">
            <w:pPr>
              <w:jc w:val="right"/>
            </w:pPr>
            <w:r w:rsidR="4B5B1E6D">
              <w:rPr/>
              <w:t>4</w:t>
            </w:r>
            <w:r w:rsidR="25DC6B08">
              <w:rPr/>
              <w:t>0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3E24DD2" w:rsidP="5866EF5E" w:rsidRDefault="00B010BA" w14:paraId="2163EFA5" w14:textId="2D9CCCB7">
            <w:r>
              <w:t>A</w:t>
            </w:r>
            <w:r w:rsidR="00194F23">
              <w:t>t data lagres innenfor EU/</w:t>
            </w:r>
            <w:r w:rsidR="0D25E34D">
              <w:t>EØS</w:t>
            </w:r>
            <w:r w:rsidR="00194F23">
              <w:t>. Leverandøren bes beskrive hvordan dette er løst.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41546D0D" w14:paraId="40B0B2CC" w14:textId="195340BC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092562B9" w14:textId="2D3A5B99"/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3D1CBE11" w14:textId="5E869F7D"/>
        </w:tc>
      </w:tr>
      <w:tr w:rsidR="63169C60" w:rsidTr="45F0230C" w14:paraId="7E80F51F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63169C60" w:rsidP="45F0230C" w:rsidRDefault="63169C60" w14:paraId="563E5BED" w14:textId="47F66126">
            <w:pPr>
              <w:jc w:val="right"/>
            </w:pPr>
            <w:r w:rsidR="07867D7E">
              <w:rPr/>
              <w:t>4</w:t>
            </w:r>
            <w:r w:rsidR="639EDA12">
              <w:rPr/>
              <w:t>1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63169C60" w:rsidRDefault="63169C60" w14:paraId="3ECFEE18" w14:textId="35F2C541">
            <w:r>
              <w:t>Ingen krav om opprettelse av brukerkonto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63169C60" w:rsidRDefault="63169C60" w14:paraId="0BE37865" w14:textId="1BAFE561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63169C60" w:rsidP="63169C60" w:rsidRDefault="63169C60" w14:paraId="3DFA1844" w14:textId="22C9FF9B"/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63169C60" w:rsidP="63169C60" w:rsidRDefault="63169C60" w14:paraId="1271D5E5" w14:textId="43995311"/>
        </w:tc>
      </w:tr>
      <w:tr w:rsidR="004D383B" w:rsidTr="45F0230C" w14:paraId="044CC89D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/>
          </w:tcPr>
          <w:p w:rsidRPr="008A232E" w:rsidR="004D383B" w:rsidP="45F0230C" w:rsidRDefault="004D383B" w14:paraId="46A2EAE1" w14:textId="489C9D58">
            <w:pPr>
              <w:spacing w:after="0"/>
              <w:jc w:val="right"/>
              <w:rPr>
                <w:b w:val="1"/>
                <w:bCs w:val="1"/>
              </w:rPr>
            </w:pPr>
            <w:r w:rsidRPr="45F0230C" w:rsidR="004D383B">
              <w:rPr>
                <w:b w:val="1"/>
                <w:bCs w:val="1"/>
              </w:rPr>
              <w:t>#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Pr="008A232E" w:rsidR="004D383B" w:rsidP="446166F7" w:rsidRDefault="004D383B" w14:paraId="7527CC47" w14:textId="53B22DCF">
            <w:pPr>
              <w:spacing w:after="0"/>
              <w:rPr>
                <w:b/>
                <w:bCs/>
              </w:rPr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="5866EF5E" w:rsidP="5866EF5E" w:rsidRDefault="5866EF5E" w14:paraId="25D9F0BE" w14:textId="6A27FAE0">
            <w:pPr>
              <w:rPr>
                <w:b/>
                <w:bCs/>
              </w:rPr>
            </w:pP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Pr="008A232E" w:rsidR="004D383B" w:rsidP="00A92843" w:rsidRDefault="004D383B" w14:paraId="12D4AF11" w14:textId="421E2CD9">
            <w:pPr>
              <w:spacing w:after="0"/>
              <w:rPr>
                <w:b/>
              </w:rPr>
            </w:pPr>
            <w:r>
              <w:rPr>
                <w:b/>
              </w:rPr>
              <w:t>Svar ut</w:t>
            </w: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F8274" w:themeFill="accent5"/>
            <w:tcMar>
              <w:left w:w="108" w:type="dxa"/>
              <w:right w:w="108" w:type="dxa"/>
            </w:tcMar>
          </w:tcPr>
          <w:p w:rsidR="08EFBFC6" w:rsidP="03E24DD2" w:rsidRDefault="08EFBFC6" w14:paraId="5178FE98" w14:textId="399558A9">
            <w:pPr>
              <w:rPr>
                <w:b/>
                <w:bCs/>
              </w:rPr>
            </w:pPr>
            <w:r w:rsidRPr="03E24DD2">
              <w:rPr>
                <w:b/>
                <w:bCs/>
              </w:rPr>
              <w:t>Demo</w:t>
            </w:r>
          </w:p>
        </w:tc>
      </w:tr>
      <w:tr w:rsidR="2B559910" w:rsidTr="45F0230C" w14:paraId="3E34A982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2B559910" w:rsidP="45F0230C" w:rsidRDefault="2B559910" w14:paraId="681AF454" w14:textId="318D8611">
            <w:pPr>
              <w:jc w:val="right"/>
            </w:pP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2B559910" w:rsidP="2B559910" w:rsidRDefault="2B559910" w14:paraId="458D9695" w14:textId="3D543D91"/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06470D38" w14:textId="5D1CB394"/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2B559910" w:rsidP="2B559910" w:rsidRDefault="2B559910" w14:paraId="021AF140" w14:textId="5C8463FC"/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2B559910" w:rsidP="2B559910" w:rsidRDefault="2B559910" w14:paraId="63AF67BA" w14:textId="737583DE"/>
        </w:tc>
      </w:tr>
      <w:tr w:rsidR="03E24DD2" w:rsidTr="45F0230C" w14:paraId="3FB47CAF" w14:textId="77777777">
        <w:trPr>
          <w:trHeight w:val="555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45F0230C" w:rsidRDefault="03E24DD2" w14:paraId="14FAD0C0" w14:textId="53293824">
            <w:pPr>
              <w:jc w:val="right"/>
            </w:pP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207F4A24" w:rsidP="03E24DD2" w:rsidRDefault="10880616" w14:paraId="44631695" w14:textId="17194533">
            <w:r w:rsidRPr="0955A83B">
              <w:rPr>
                <w:b/>
                <w:bCs/>
              </w:rPr>
              <w:t>Administrasjon</w:t>
            </w:r>
          </w:p>
          <w:p w:rsidR="207F4A24" w:rsidP="0955A83B" w:rsidRDefault="1A8873EE" w14:paraId="48265319" w14:textId="07F1DFDB">
            <w:r>
              <w:t>L</w:t>
            </w:r>
            <w:r w:rsidR="71B42B69">
              <w:t xml:space="preserve">øsningen </w:t>
            </w:r>
            <w:r>
              <w:t>skal tilby: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326094C4" w14:textId="0D8BF526"/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193426E1" w14:textId="063ADE75"/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128D2F4F" w14:textId="496198F0"/>
        </w:tc>
      </w:tr>
      <w:tr w:rsidR="03E24DD2" w:rsidTr="45F0230C" w14:paraId="5E475CEC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45F0230C" w:rsidRDefault="511E75B6" w14:paraId="44361D0E" w14:textId="1A7C7C3A">
            <w:pPr>
              <w:jc w:val="right"/>
            </w:pPr>
            <w:r w:rsidR="5D78A6DF">
              <w:rPr/>
              <w:t>4</w:t>
            </w:r>
            <w:r w:rsidR="0A4DC70C">
              <w:rPr/>
              <w:t>2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207F4A24" w:rsidP="03E24DD2" w:rsidRDefault="207F4A24" w14:paraId="32EC4AB3" w14:textId="67CD1494">
            <w:r>
              <w:t>Nettbasert administrasjonspanel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2283E775" w14:paraId="306992F3" w14:textId="00D3F0C8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7430C9A7" w14:textId="017F4613"/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3E79FFAF" w14:textId="65247DF5"/>
        </w:tc>
      </w:tr>
      <w:tr w:rsidR="004D383B" w:rsidTr="45F0230C" w14:paraId="1A61B5DC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Pr="224B8639" w:rsidR="004D383B" w:rsidP="45F0230C" w:rsidRDefault="0408CA2A" w14:paraId="5B40601B" w14:textId="44F0D577">
            <w:pPr>
              <w:spacing w:after="0"/>
              <w:jc w:val="right"/>
            </w:pPr>
            <w:r w:rsidR="5A6B76E9">
              <w:rPr/>
              <w:t>4</w:t>
            </w:r>
            <w:r w:rsidR="31F6DD2E">
              <w:rPr/>
              <w:t>3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3D8E0734" w:rsidP="291845EA" w:rsidRDefault="3D8E0734" w14:paraId="7B2ABEF2" w14:textId="172575B0">
            <w:pPr>
              <w:spacing w:after="0"/>
            </w:pPr>
            <w:r>
              <w:t xml:space="preserve">Mulighet for å kunne ta ut rapporter eksempelvis </w:t>
            </w:r>
          </w:p>
          <w:p w:rsidR="004D383B" w:rsidP="00A92843" w:rsidRDefault="3D8E0734" w14:paraId="45926D56" w14:textId="55935B65">
            <w:pPr>
              <w:spacing w:after="0"/>
            </w:pPr>
            <w:r>
              <w:t>a</w:t>
            </w:r>
            <w:r w:rsidR="2F03DDDD">
              <w:t xml:space="preserve">ntall utskrifter, inntekter, </w:t>
            </w:r>
            <w:r w:rsidR="0665BD05">
              <w:t>papirforbruk og</w:t>
            </w:r>
            <w:r w:rsidR="2F03DDDD">
              <w:t xml:space="preserve"> </w:t>
            </w:r>
            <w:r w:rsidR="7C23CB17">
              <w:t>fargeforbruk</w:t>
            </w:r>
            <w:r w:rsidR="18D867AA">
              <w:t>.</w:t>
            </w:r>
          </w:p>
          <w:p w:rsidR="004D383B" w:rsidP="00A92843" w:rsidRDefault="004D383B" w14:paraId="63FCBE97" w14:textId="1C779384">
            <w:pPr>
              <w:spacing w:after="0"/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4EAEEDF7" w14:paraId="7464062E" w14:textId="3C903C6E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A92843" w:rsidRDefault="004D383B" w14:paraId="72289825" w14:textId="714644B9">
            <w:pPr>
              <w:spacing w:after="0"/>
            </w:pP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2896FDF8" w14:textId="2B7BDFD4"/>
        </w:tc>
      </w:tr>
      <w:tr w:rsidR="004D383B" w:rsidTr="45F0230C" w14:paraId="208A59EC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1925549F" w:rsidP="45F0230C" w:rsidRDefault="1925549F" w14:paraId="6DA18A7C" w14:textId="38C11D6E">
            <w:pPr>
              <w:spacing w:after="0"/>
              <w:jc w:val="right"/>
            </w:pPr>
          </w:p>
          <w:p w:rsidR="1925549F" w:rsidP="45F0230C" w:rsidRDefault="7F0364E2" w14:paraId="4C6F2BB6" w14:textId="4BC868EA">
            <w:pPr>
              <w:spacing w:after="0"/>
              <w:jc w:val="right"/>
            </w:pPr>
            <w:r w:rsidR="0032B4EF">
              <w:rPr/>
              <w:t>44</w:t>
            </w:r>
          </w:p>
          <w:p w:rsidR="1925549F" w:rsidP="45F0230C" w:rsidRDefault="1925549F" w14:paraId="5AD80CE1" w14:textId="53AEC851">
            <w:pPr>
              <w:spacing w:after="0"/>
              <w:jc w:val="right"/>
            </w:pPr>
          </w:p>
          <w:p w:rsidR="1925549F" w:rsidP="45F0230C" w:rsidRDefault="1925549F" w14:paraId="73C838CA" w14:textId="26A3ED5E">
            <w:pPr>
              <w:spacing w:after="0"/>
              <w:jc w:val="right"/>
            </w:pPr>
          </w:p>
          <w:p w:rsidR="1925549F" w:rsidP="45F0230C" w:rsidRDefault="1925549F" w14:paraId="7A93021D" w14:textId="161E7019">
            <w:pPr>
              <w:spacing w:after="0"/>
              <w:jc w:val="right"/>
            </w:pP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291845EA" w:rsidRDefault="7F0364E2" w14:paraId="7EADEFB5" w14:textId="2785CFDE">
            <w:pPr>
              <w:spacing w:after="0"/>
            </w:pPr>
            <w:r>
              <w:t>Mulighet for prisendringer uten leverandørbistand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7F0364E2" w14:paraId="1D05AD0E" w14:textId="7441EA58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A92843" w:rsidRDefault="004D383B" w14:paraId="71D20157" w14:textId="29B36A13">
            <w:pPr>
              <w:spacing w:after="0"/>
            </w:pP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2D67D35B" w14:textId="49AB8744"/>
        </w:tc>
      </w:tr>
      <w:tr w:rsidR="004D383B" w:rsidTr="45F0230C" w14:paraId="40D07CCF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1925549F" w:rsidP="45F0230C" w:rsidRDefault="1925549F" w14:paraId="48AE3BA5" w14:textId="781AB634">
            <w:pPr>
              <w:spacing w:after="0"/>
              <w:jc w:val="right"/>
            </w:pP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004D383B" w:rsidP="3837BF42" w:rsidRDefault="29BA5B8C" w14:paraId="00937E4E" w14:textId="67B6B997">
            <w:pPr>
              <w:spacing w:after="0"/>
            </w:pPr>
            <w:r w:rsidRPr="0955A83B">
              <w:rPr>
                <w:b/>
                <w:bCs/>
              </w:rPr>
              <w:t>Integrasjon</w:t>
            </w:r>
          </w:p>
          <w:p w:rsidR="0955A83B" w:rsidP="0955A83B" w:rsidRDefault="0955A83B" w14:paraId="28331784" w14:textId="6C2C9695">
            <w:pPr>
              <w:spacing w:after="0"/>
              <w:rPr>
                <w:b/>
                <w:bCs/>
              </w:rPr>
            </w:pPr>
          </w:p>
          <w:p w:rsidR="0606E7A7" w:rsidP="0955A83B" w:rsidRDefault="7D024D3F" w14:paraId="423B38E7" w14:textId="3CE285CA">
            <w:pPr>
              <w:spacing w:after="0"/>
            </w:pPr>
            <w:r>
              <w:t>L</w:t>
            </w:r>
            <w:r w:rsidR="24EE5509">
              <w:t xml:space="preserve">øsningen </w:t>
            </w:r>
            <w:r>
              <w:t>skal</w:t>
            </w:r>
            <w:r w:rsidR="2DFFFEDA">
              <w:t xml:space="preserve"> </w:t>
            </w:r>
            <w:r>
              <w:t>tilby:</w:t>
            </w:r>
          </w:p>
          <w:p w:rsidR="004D383B" w:rsidP="03E24DD2" w:rsidRDefault="004D383B" w14:paraId="76A87B30" w14:textId="4C1202D4">
            <w:pPr>
              <w:spacing w:after="0"/>
              <w:rPr>
                <w:b/>
                <w:bCs/>
              </w:rPr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866EF5E" w:rsidRDefault="5866EF5E" w14:paraId="342F2D32" w14:textId="7449A5A9"/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04D383B" w:rsidP="00A92843" w:rsidRDefault="004D383B" w14:paraId="388AD314" w14:textId="5E277C09">
            <w:pPr>
              <w:spacing w:after="0"/>
            </w:pPr>
          </w:p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5EB905C2" w14:textId="3E9EEAAE"/>
        </w:tc>
      </w:tr>
      <w:tr w:rsidR="03E24DD2" w:rsidTr="45F0230C" w14:paraId="4F4BD92E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45F0230C" w:rsidRDefault="2EFE90CC" w14:paraId="6F0A1E30" w14:textId="2E6CF536">
            <w:pPr>
              <w:jc w:val="right"/>
            </w:pPr>
            <w:r w:rsidR="0A3A94AC">
              <w:rPr/>
              <w:t>45</w:t>
            </w: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554AB0AC" w:rsidP="03E24DD2" w:rsidRDefault="554AB0AC" w14:paraId="34CE68C9" w14:textId="41015602">
            <w:r>
              <w:t xml:space="preserve">Integrasjon mot multifunksjonsmaskiner </w:t>
            </w:r>
            <w:r w:rsidR="3F23731B">
              <w:t xml:space="preserve">som er tilgjengelige i markedet i dag eksempelvis </w:t>
            </w:r>
            <w:r>
              <w:t>Canon, Ricoh, Konica</w:t>
            </w:r>
            <w:r w:rsidR="3AB98D5C">
              <w:t xml:space="preserve"> Minolta, Xerox eller Sharp</w:t>
            </w: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5FA8668B" w:rsidRDefault="6DF1D52A" w14:paraId="7A0C0A8E" w14:textId="35066FD1">
            <w:r>
              <w:t>Må</w:t>
            </w:r>
          </w:p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0421F3D3" w14:textId="482BD452"/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14FEEAD3" w14:textId="58B3E3F0"/>
        </w:tc>
      </w:tr>
      <w:tr w:rsidR="03E24DD2" w:rsidTr="45F0230C" w14:paraId="31C18896" w14:textId="77777777">
        <w:trPr>
          <w:trHeight w:val="300"/>
        </w:trPr>
        <w:tc>
          <w:tcPr>
            <w:tcW w:w="64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/>
          </w:tcPr>
          <w:p w:rsidR="03E24DD2" w:rsidP="45F0230C" w:rsidRDefault="03E24DD2" w14:paraId="3FCA1A95" w14:textId="60228132">
            <w:pPr>
              <w:jc w:val="right"/>
            </w:pPr>
          </w:p>
        </w:tc>
        <w:tc>
          <w:tcPr>
            <w:tcW w:w="4964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F2F2F2" w:themeFill="background1" w:themeFillShade="F2"/>
            <w:tcMar>
              <w:left w:w="108" w:type="dxa"/>
              <w:right w:w="108" w:type="dxa"/>
            </w:tcMar>
          </w:tcPr>
          <w:p w:rsidR="1143F219" w:rsidP="5FA8668B" w:rsidRDefault="1143F219" w14:paraId="01D2E7FE" w14:textId="711F51F2">
            <w:pPr>
              <w:rPr>
                <w:color w:val="00B0F0"/>
              </w:rPr>
            </w:pPr>
          </w:p>
        </w:tc>
        <w:tc>
          <w:tcPr>
            <w:tcW w:w="843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5866EF5E" w:rsidP="446166F7" w:rsidRDefault="5866EF5E" w14:paraId="72478E6E" w14:textId="327885E8"/>
        </w:tc>
        <w:tc>
          <w:tcPr>
            <w:tcW w:w="257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55FAA51B" w14:textId="7160C073"/>
        </w:tc>
        <w:tc>
          <w:tcPr>
            <w:tcW w:w="85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tcMar>
              <w:left w:w="108" w:type="dxa"/>
              <w:right w:w="108" w:type="dxa"/>
            </w:tcMar>
          </w:tcPr>
          <w:p w:rsidR="03E24DD2" w:rsidP="03E24DD2" w:rsidRDefault="03E24DD2" w14:paraId="11E1B890" w14:textId="58CF9EF5"/>
        </w:tc>
      </w:tr>
    </w:tbl>
    <w:p w:rsidRPr="006E006E" w:rsidR="00A67238" w:rsidP="45F0230C" w:rsidRDefault="00A67238" w14:paraId="3B0590DF" w14:textId="6E24F9B7">
      <w:pPr>
        <w:pStyle w:val="Normal"/>
      </w:pPr>
    </w:p>
    <w:sectPr w:rsidRPr="006E006E" w:rsidR="00A67238" w:rsidSect="00B2254B">
      <w:footerReference w:type="default" r:id="rId14"/>
      <w:headerReference w:type="first" r:id="rId15"/>
      <w:footerReference w:type="first" r:id="rId16"/>
      <w:pgSz w:w="11906" w:h="16838" w:orient="portrait" w:code="9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945AEA" w:rsidP="0031079D" w:rsidRDefault="00945AEA" w14:paraId="5A57BFB1" w14:textId="77777777">
      <w:r>
        <w:separator/>
      </w:r>
    </w:p>
  </w:endnote>
  <w:endnote w:type="continuationSeparator" w:id="0">
    <w:p w:rsidR="00945AEA" w:rsidP="0031079D" w:rsidRDefault="00945AEA" w14:paraId="09C15FA8" w14:textId="77777777">
      <w:r>
        <w:continuationSeparator/>
      </w:r>
    </w:p>
  </w:endnote>
  <w:endnote w:type="continuationNotice" w:id="1">
    <w:p w:rsidR="00945AEA" w:rsidP="0031079D" w:rsidRDefault="00945AEA" w14:paraId="65B73146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0000000000000000000"/>
    <w:charset w:val="00"/>
    <w:family w:val="roman"/>
    <w:notTrueType/>
    <w:pitch w:val="default"/>
    <w:embedRegular w:fontKey="{C67138B0-5E6E-4BAE-B254-A79D8374BBB1}" r:id="rId1"/>
    <w:embedBold w:fontKey="{880E1744-B456-41A6-962E-819CE40B2658}" r:id="rId2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55B83DD7-9240-4F52-88B6-D44DB8F296A7}" r:id="rId3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15B31836-D1F0-40F3-83CE-BB083BE13816}" r:id="rId4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sdt>
    <w:sdtPr>
      <w:id w:val="-1349866708"/>
      <w:docPartObj>
        <w:docPartGallery w:val="Page Numbers (Bottom of Page)"/>
        <w:docPartUnique/>
      </w:docPartObj>
    </w:sdtPr>
    <w:sdtContent>
      <w:p w:rsidR="00BC1D6A" w:rsidRDefault="00BC1D6A" w14:paraId="452FFACE" w14:textId="77777777">
        <w:pPr>
          <w:pStyle w:val="Footer"/>
          <w:jc w:val="right"/>
        </w:pPr>
      </w:p>
      <w:tbl>
        <w:tblPr>
          <w:tblStyle w:val="TableGrid"/>
          <w:tblW w:w="9782" w:type="dxa"/>
          <w:tblInd w:w="-426" w:type="dxa"/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left w:w="0" w:type="dxa"/>
            <w:right w:w="142" w:type="dxa"/>
          </w:tblCellMar>
          <w:tblLook w:val="0400" w:firstRow="0" w:lastRow="0" w:firstColumn="0" w:lastColumn="0" w:noHBand="0" w:noVBand="1"/>
        </w:tblPr>
        <w:tblGrid>
          <w:gridCol w:w="586"/>
          <w:gridCol w:w="3296"/>
          <w:gridCol w:w="3042"/>
          <w:gridCol w:w="2858"/>
        </w:tblGrid>
        <w:tr w:rsidRPr="00DE1938" w:rsidR="00BC1D6A" w14:paraId="0BC90E79" w14:textId="77777777">
          <w:trPr>
            <w:trHeight w:val="20"/>
          </w:trPr>
          <w:tc>
            <w:tcPr>
              <w:tcW w:w="586" w:type="dxa"/>
              <w:vMerge w:val="restart"/>
            </w:tcPr>
            <w:p w:rsidRPr="00C913AE" w:rsidR="00BC1D6A" w:rsidP="00BC1D6A" w:rsidRDefault="00BC1D6A" w14:paraId="5CB5940A" w14:textId="77777777">
              <w:pPr>
                <w:pStyle w:val="Footer"/>
                <w:jc w:val="center"/>
                <w:rPr>
                  <w:sz w:val="40"/>
                  <w:szCs w:val="40"/>
                </w:rPr>
              </w:pPr>
              <w:r w:rsidRPr="00C913AE">
                <w:rPr>
                  <w:noProof/>
                  <w:sz w:val="40"/>
                  <w:szCs w:val="40"/>
                  <w:lang w:eastAsia="nb-NO"/>
                </w:rPr>
                <w:drawing>
                  <wp:inline distT="0" distB="0" distL="0" distR="0" wp14:anchorId="203C842D" wp14:editId="6B68047F">
                    <wp:extent cx="281940" cy="179109"/>
                    <wp:effectExtent l="0" t="0" r="0" b="0"/>
                    <wp:docPr id="1423490031" name="Bilde 1423490031" descr="Et bilde som inneholder sort, mørke&#10;&#10;KI-generert innhold kan være feil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423490031" name="Bilde 1423490031" descr="Et bilde som inneholder sort, mørke&#10;&#10;KI-generert innhold kan være feil.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9320" cy="18379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  <w:p w:rsidRPr="00DE1938" w:rsidR="00BC1D6A" w:rsidP="00BC1D6A" w:rsidRDefault="00BC1D6A" w14:paraId="3CFD305B" w14:textId="77777777">
              <w:pPr>
                <w:spacing w:line="192" w:lineRule="auto"/>
                <w:rPr>
                  <w:noProof/>
                </w:rPr>
              </w:pPr>
            </w:p>
          </w:tc>
          <w:tc>
            <w:tcPr>
              <w:tcW w:w="3296" w:type="dxa"/>
            </w:tcPr>
            <w:p w:rsidRPr="00DE1938" w:rsidR="00BC1D6A" w:rsidP="00BC1D6A" w:rsidRDefault="00BC1D6A" w14:paraId="5834DC0A" w14:textId="77777777">
              <w:pPr>
                <w:pStyle w:val="Footer"/>
                <w:rPr>
                  <w:rStyle w:val="Strong"/>
                </w:rPr>
              </w:pPr>
            </w:p>
          </w:tc>
          <w:tc>
            <w:tcPr>
              <w:tcW w:w="3042" w:type="dxa"/>
            </w:tcPr>
            <w:p w:rsidRPr="00DE1938" w:rsidR="00BC1D6A" w:rsidP="00BC1D6A" w:rsidRDefault="00BC1D6A" w14:paraId="7EEA4252" w14:textId="77777777">
              <w:pPr>
                <w:pStyle w:val="Footer"/>
              </w:pPr>
            </w:p>
          </w:tc>
          <w:tc>
            <w:tcPr>
              <w:tcW w:w="2858" w:type="dxa"/>
            </w:tcPr>
            <w:p w:rsidRPr="00DE1938" w:rsidR="00BC1D6A" w:rsidP="00BC1D6A" w:rsidRDefault="00BC1D6A" w14:paraId="7BFF4A0F" w14:textId="77777777">
              <w:pPr>
                <w:pStyle w:val="Footer"/>
              </w:pPr>
            </w:p>
          </w:tc>
        </w:tr>
        <w:tr w:rsidRPr="00831500" w:rsidR="00BC1D6A" w14:paraId="5BEFF951" w14:textId="77777777">
          <w:tc>
            <w:tcPr>
              <w:tcW w:w="586" w:type="dxa"/>
              <w:vMerge/>
            </w:tcPr>
            <w:p w:rsidRPr="00DE1938" w:rsidR="00BC1D6A" w:rsidP="00BC1D6A" w:rsidRDefault="00BC1D6A" w14:paraId="3B3CF686" w14:textId="77777777">
              <w:pPr>
                <w:spacing w:line="192" w:lineRule="auto"/>
              </w:pPr>
            </w:p>
          </w:tc>
          <w:tc>
            <w:tcPr>
              <w:tcW w:w="3296" w:type="dxa"/>
            </w:tcPr>
            <w:p w:rsidRPr="00DE1938" w:rsidR="00BC1D6A" w:rsidP="00BC1D6A" w:rsidRDefault="00BC1D6A" w14:paraId="2CCA3FDB" w14:textId="77777777">
              <w:pPr>
                <w:pStyle w:val="Footer"/>
                <w:rPr>
                  <w:rStyle w:val="Strong"/>
                </w:rPr>
              </w:pPr>
              <w:r>
                <w:rPr>
                  <w:rStyle w:val="Strong"/>
                </w:rPr>
                <w:t>Deichman bibliotek</w:t>
              </w:r>
            </w:p>
            <w:p w:rsidRPr="00DE1938" w:rsidR="00BC1D6A" w:rsidP="00BC1D6A" w:rsidRDefault="00BC1D6A" w14:paraId="660091D8" w14:textId="77777777">
              <w:pPr>
                <w:pStyle w:val="Footer"/>
                <w:rPr>
                  <w:rStyle w:val="Strong"/>
                </w:rPr>
              </w:pPr>
              <w:r w:rsidRPr="00DE1938">
                <w:rPr>
                  <w:rStyle w:val="Strong"/>
                </w:rPr>
                <w:t>Oslo kommune</w:t>
              </w:r>
            </w:p>
          </w:tc>
          <w:tc>
            <w:tcPr>
              <w:tcW w:w="3042" w:type="dxa"/>
            </w:tcPr>
            <w:p w:rsidRPr="00DE1938" w:rsidR="00BC1D6A" w:rsidP="00BC1D6A" w:rsidRDefault="00BC1D6A" w14:paraId="3EE7EAC7" w14:textId="77777777">
              <w:pPr>
                <w:pStyle w:val="Footer"/>
              </w:pPr>
              <w:r w:rsidRPr="00DE1938">
                <w:t>Besøksadresse:</w:t>
              </w:r>
            </w:p>
            <w:p w:rsidRPr="00DE1938" w:rsidR="00BC1D6A" w:rsidP="00BC1D6A" w:rsidRDefault="00BC1D6A" w14:paraId="6226AFEE" w14:textId="77777777">
              <w:pPr>
                <w:pStyle w:val="Footer"/>
              </w:pPr>
              <w:r>
                <w:t>Anne-Cath. Vestlys plass 1, Oslo</w:t>
              </w:r>
            </w:p>
            <w:p w:rsidRPr="00DE1938" w:rsidR="00BC1D6A" w:rsidP="00BC1D6A" w:rsidRDefault="00BC1D6A" w14:paraId="01381CEC" w14:textId="77777777">
              <w:pPr>
                <w:pStyle w:val="Footer"/>
              </w:pPr>
              <w:r w:rsidRPr="00DE1938">
                <w:t>Postadresse:</w:t>
              </w:r>
            </w:p>
            <w:p w:rsidRPr="00DE1938" w:rsidR="00BC1D6A" w:rsidP="00BC1D6A" w:rsidRDefault="00BC1D6A" w14:paraId="60BA4CF2" w14:textId="77777777">
              <w:pPr>
                <w:pStyle w:val="Footer"/>
              </w:pPr>
              <w:r w:rsidRPr="002235B7">
                <w:t>Pb 8924</w:t>
              </w:r>
              <w:r>
                <w:t xml:space="preserve"> </w:t>
              </w:r>
              <w:r w:rsidRPr="002235B7">
                <w:t>St. Olavs plass</w:t>
              </w:r>
              <w:r>
                <w:t>, 01</w:t>
              </w:r>
              <w:r w:rsidRPr="00DE1938">
                <w:t>3</w:t>
              </w:r>
              <w:r>
                <w:t>0</w:t>
              </w:r>
              <w:r w:rsidRPr="00DE1938">
                <w:t xml:space="preserve"> Oslo</w:t>
              </w:r>
            </w:p>
          </w:tc>
          <w:tc>
            <w:tcPr>
              <w:tcW w:w="2858" w:type="dxa"/>
            </w:tcPr>
            <w:p w:rsidRPr="00DE1938" w:rsidR="00BC1D6A" w:rsidP="00BC1D6A" w:rsidRDefault="00BC1D6A" w14:paraId="6626B721" w14:textId="77777777">
              <w:pPr>
                <w:pStyle w:val="Footer"/>
              </w:pPr>
              <w:r w:rsidRPr="00DE1938">
                <w:t>Telefon: +47 2</w:t>
              </w:r>
              <w:r>
                <w:t>3 43 29 00</w:t>
              </w:r>
            </w:p>
            <w:p w:rsidRPr="00DE1938" w:rsidR="00BC1D6A" w:rsidP="00BC1D6A" w:rsidRDefault="00BC1D6A" w14:paraId="764C62C6" w14:textId="77777777">
              <w:pPr>
                <w:pStyle w:val="Footer"/>
              </w:pPr>
              <w:r w:rsidRPr="002235B7">
                <w:t>postmottak@deb.oslo.kommune.no</w:t>
              </w:r>
            </w:p>
            <w:p w:rsidRPr="00784902" w:rsidR="00BC1D6A" w:rsidP="00BC1D6A" w:rsidRDefault="00BC1D6A" w14:paraId="6B763472" w14:textId="77777777">
              <w:pPr>
                <w:pStyle w:val="Footer"/>
                <w:rPr>
                  <w:lang w:val="en-GB"/>
                </w:rPr>
              </w:pPr>
              <w:r w:rsidRPr="00784902">
                <w:rPr>
                  <w:lang w:val="en-GB"/>
                </w:rPr>
                <w:t>Org. nr.: NO 919 770 775 MVA</w:t>
              </w:r>
            </w:p>
            <w:p w:rsidRPr="00784902" w:rsidR="00BC1D6A" w:rsidP="00BC1D6A" w:rsidRDefault="00BC1D6A" w14:paraId="30C6F69F" w14:textId="77777777">
              <w:pPr>
                <w:pStyle w:val="Footer"/>
                <w:rPr>
                  <w:lang w:val="en-GB"/>
                </w:rPr>
              </w:pPr>
              <w:hyperlink w:history="1" r:id="rId2">
                <w:r w:rsidRPr="00D34911">
                  <w:rPr>
                    <w:rStyle w:val="Hyperlink"/>
                    <w:lang w:val="en-GB"/>
                  </w:rPr>
                  <w:t>www.deichman.no</w:t>
                </w:r>
              </w:hyperlink>
            </w:p>
          </w:tc>
        </w:tr>
      </w:tbl>
      <w:p w:rsidR="004A13C2" w:rsidRDefault="004A13C2" w14:paraId="67820126" w14:textId="598101D4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Pr="001E0C9F" w:rsidR="005D093C" w:rsidP="0031079D" w:rsidRDefault="005D093C" w14:paraId="693E5636" w14:textId="27D9BF0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tbl>
    <w:tblPr>
      <w:tblStyle w:val="TableGrid"/>
      <w:tblW w:w="9782" w:type="dxa"/>
      <w:tblInd w:w="-426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0" w:type="dxa"/>
        <w:right w:w="142" w:type="dxa"/>
      </w:tblCellMar>
      <w:tblLook w:val="0400" w:firstRow="0" w:lastRow="0" w:firstColumn="0" w:lastColumn="0" w:noHBand="0" w:noVBand="1"/>
    </w:tblPr>
    <w:tblGrid>
      <w:gridCol w:w="586"/>
      <w:gridCol w:w="3296"/>
      <w:gridCol w:w="3042"/>
      <w:gridCol w:w="2858"/>
    </w:tblGrid>
    <w:tr w:rsidRPr="00DE1938" w:rsidR="00B11356" w14:paraId="51CE3D91" w14:textId="77777777">
      <w:trPr>
        <w:trHeight w:val="20"/>
      </w:trPr>
      <w:tc>
        <w:tcPr>
          <w:tcW w:w="586" w:type="dxa"/>
          <w:vMerge w:val="restart"/>
        </w:tcPr>
        <w:p w:rsidRPr="00C913AE" w:rsidR="00B11356" w:rsidP="0031079D" w:rsidRDefault="00B11356" w14:paraId="43CAAC80" w14:textId="77777777">
          <w:pPr>
            <w:pStyle w:val="Footer"/>
          </w:pPr>
          <w:r w:rsidRPr="00C913AE">
            <w:rPr>
              <w:noProof/>
              <w:lang w:eastAsia="nb-NO"/>
            </w:rPr>
            <w:drawing>
              <wp:inline distT="0" distB="0" distL="0" distR="0" wp14:anchorId="0C419C64" wp14:editId="4C19695E">
                <wp:extent cx="281940" cy="179109"/>
                <wp:effectExtent l="0" t="0" r="0" b="0"/>
                <wp:docPr id="5" name="Bild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deichman_symbol_logo_sort_RGB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9320" cy="18379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Pr="00DE1938" w:rsidR="00B11356" w:rsidP="0031079D" w:rsidRDefault="00B11356" w14:paraId="514876B4" w14:textId="77777777">
          <w:pPr>
            <w:rPr>
              <w:noProof/>
            </w:rPr>
          </w:pPr>
        </w:p>
      </w:tc>
      <w:tc>
        <w:tcPr>
          <w:tcW w:w="3296" w:type="dxa"/>
        </w:tcPr>
        <w:p w:rsidRPr="00DE1938" w:rsidR="00B11356" w:rsidP="0031079D" w:rsidRDefault="00B11356" w14:paraId="63FEA6D0" w14:textId="77777777">
          <w:pPr>
            <w:pStyle w:val="Footer"/>
            <w:rPr>
              <w:rStyle w:val="Strong"/>
            </w:rPr>
          </w:pPr>
        </w:p>
      </w:tc>
      <w:tc>
        <w:tcPr>
          <w:tcW w:w="3042" w:type="dxa"/>
        </w:tcPr>
        <w:p w:rsidRPr="00DE1938" w:rsidR="00B11356" w:rsidP="0031079D" w:rsidRDefault="00B11356" w14:paraId="3B526815" w14:textId="77777777">
          <w:pPr>
            <w:pStyle w:val="Footer"/>
          </w:pPr>
        </w:p>
      </w:tc>
      <w:tc>
        <w:tcPr>
          <w:tcW w:w="2858" w:type="dxa"/>
        </w:tcPr>
        <w:p w:rsidRPr="00DE1938" w:rsidR="00B11356" w:rsidP="0031079D" w:rsidRDefault="00B11356" w14:paraId="636FC465" w14:textId="77777777">
          <w:pPr>
            <w:pStyle w:val="Footer"/>
          </w:pPr>
        </w:p>
      </w:tc>
    </w:tr>
    <w:tr w:rsidRPr="00831500" w:rsidR="00B11356" w14:paraId="4D173C9C" w14:textId="77777777">
      <w:tc>
        <w:tcPr>
          <w:tcW w:w="586" w:type="dxa"/>
          <w:vMerge/>
        </w:tcPr>
        <w:p w:rsidRPr="00DE1938" w:rsidR="00B11356" w:rsidP="0031079D" w:rsidRDefault="00B11356" w14:paraId="701CCC93" w14:textId="77777777"/>
      </w:tc>
      <w:tc>
        <w:tcPr>
          <w:tcW w:w="3296" w:type="dxa"/>
        </w:tcPr>
        <w:p w:rsidRPr="00DE1938" w:rsidR="00B11356" w:rsidP="0031079D" w:rsidRDefault="00B11356" w14:paraId="1BE108A2" w14:textId="77777777">
          <w:pPr>
            <w:pStyle w:val="Footer"/>
            <w:rPr>
              <w:rStyle w:val="Strong"/>
            </w:rPr>
          </w:pPr>
          <w:r>
            <w:rPr>
              <w:rStyle w:val="Strong"/>
            </w:rPr>
            <w:t>Deichman bibliotek</w:t>
          </w:r>
        </w:p>
        <w:p w:rsidRPr="00DE1938" w:rsidR="00B11356" w:rsidP="0031079D" w:rsidRDefault="00B11356" w14:paraId="2314F19D" w14:textId="77777777">
          <w:pPr>
            <w:pStyle w:val="Footer"/>
            <w:rPr>
              <w:rStyle w:val="Strong"/>
            </w:rPr>
          </w:pPr>
          <w:r w:rsidRPr="00DE1938">
            <w:rPr>
              <w:rStyle w:val="Strong"/>
            </w:rPr>
            <w:t>Oslo kommune</w:t>
          </w:r>
        </w:p>
      </w:tc>
      <w:tc>
        <w:tcPr>
          <w:tcW w:w="3042" w:type="dxa"/>
        </w:tcPr>
        <w:p w:rsidRPr="00DE1938" w:rsidR="00B11356" w:rsidP="0031079D" w:rsidRDefault="00B11356" w14:paraId="7585E7CD" w14:textId="77777777">
          <w:pPr>
            <w:pStyle w:val="Footer"/>
          </w:pPr>
          <w:r w:rsidRPr="00DE1938">
            <w:t>Besøksadresse:</w:t>
          </w:r>
        </w:p>
        <w:p w:rsidRPr="00DE1938" w:rsidR="00B11356" w:rsidP="0031079D" w:rsidRDefault="00B11356" w14:paraId="2D1AA686" w14:textId="77777777">
          <w:pPr>
            <w:pStyle w:val="Footer"/>
          </w:pPr>
          <w:r>
            <w:t>Anne-Cath. Vestlys plass 1, Oslo</w:t>
          </w:r>
        </w:p>
        <w:p w:rsidRPr="00DE1938" w:rsidR="00B11356" w:rsidP="0031079D" w:rsidRDefault="00B11356" w14:paraId="727330AD" w14:textId="77777777">
          <w:pPr>
            <w:pStyle w:val="Footer"/>
          </w:pPr>
          <w:r w:rsidRPr="00DE1938">
            <w:t>Postadresse:</w:t>
          </w:r>
        </w:p>
        <w:p w:rsidRPr="00DE1938" w:rsidR="00B11356" w:rsidP="0031079D" w:rsidRDefault="00B11356" w14:paraId="481F606C" w14:textId="77777777">
          <w:pPr>
            <w:pStyle w:val="Footer"/>
          </w:pPr>
          <w:r w:rsidRPr="002235B7">
            <w:t>Pb 8924</w:t>
          </w:r>
          <w:r>
            <w:t xml:space="preserve"> </w:t>
          </w:r>
          <w:r w:rsidRPr="002235B7">
            <w:t>St. Olavs plass</w:t>
          </w:r>
          <w:r>
            <w:t>, 01</w:t>
          </w:r>
          <w:r w:rsidRPr="00DE1938">
            <w:t>3</w:t>
          </w:r>
          <w:r>
            <w:t>0</w:t>
          </w:r>
          <w:r w:rsidRPr="00DE1938">
            <w:t xml:space="preserve"> Oslo</w:t>
          </w:r>
        </w:p>
      </w:tc>
      <w:tc>
        <w:tcPr>
          <w:tcW w:w="2858" w:type="dxa"/>
        </w:tcPr>
        <w:p w:rsidRPr="00DE1938" w:rsidR="00B11356" w:rsidP="0031079D" w:rsidRDefault="00B11356" w14:paraId="76C2E792" w14:textId="77777777">
          <w:pPr>
            <w:pStyle w:val="Footer"/>
          </w:pPr>
          <w:r w:rsidRPr="00DE1938">
            <w:t>Telefon: +47 2</w:t>
          </w:r>
          <w:r>
            <w:t>3 43 29 00</w:t>
          </w:r>
        </w:p>
        <w:p w:rsidRPr="00DE1938" w:rsidR="00B11356" w:rsidP="0031079D" w:rsidRDefault="00B11356" w14:paraId="2E3AD22A" w14:textId="77777777">
          <w:pPr>
            <w:pStyle w:val="Footer"/>
          </w:pPr>
          <w:r w:rsidRPr="002235B7">
            <w:t>postmottak@deb.oslo.kommune.no</w:t>
          </w:r>
        </w:p>
        <w:p w:rsidRPr="00784902" w:rsidR="00B11356" w:rsidP="0031079D" w:rsidRDefault="00B11356" w14:paraId="219D4E21" w14:textId="77777777">
          <w:pPr>
            <w:pStyle w:val="Footer"/>
            <w:rPr>
              <w:lang w:val="en-GB"/>
            </w:rPr>
          </w:pPr>
          <w:r w:rsidRPr="00784902">
            <w:rPr>
              <w:lang w:val="en-GB"/>
            </w:rPr>
            <w:t>Org. nr.: NO 919 770 775 MVA</w:t>
          </w:r>
        </w:p>
        <w:p w:rsidRPr="00784902" w:rsidR="00B11356" w:rsidP="0031079D" w:rsidRDefault="00B11356" w14:paraId="2ACB1CA9" w14:textId="77777777">
          <w:pPr>
            <w:pStyle w:val="Footer"/>
            <w:rPr>
              <w:lang w:val="en-GB"/>
            </w:rPr>
          </w:pPr>
          <w:hyperlink w:history="1" r:id="rId2">
            <w:r w:rsidRPr="00D34911">
              <w:rPr>
                <w:rStyle w:val="Hyperlink"/>
                <w:lang w:val="en-GB"/>
              </w:rPr>
              <w:t>www.deichman.no</w:t>
            </w:r>
          </w:hyperlink>
        </w:p>
      </w:tc>
    </w:tr>
  </w:tbl>
  <w:p w:rsidRPr="003543BB" w:rsidR="00D44A50" w:rsidP="0031079D" w:rsidRDefault="00D44A50" w14:paraId="0F7D15E0" w14:textId="77777777">
    <w:pPr>
      <w:pStyle w:val="Foo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945AEA" w:rsidP="0031079D" w:rsidRDefault="00945AEA" w14:paraId="1AA51289" w14:textId="77777777">
      <w:r>
        <w:separator/>
      </w:r>
    </w:p>
  </w:footnote>
  <w:footnote w:type="continuationSeparator" w:id="0">
    <w:p w:rsidR="00945AEA" w:rsidP="0031079D" w:rsidRDefault="00945AEA" w14:paraId="1DF7E63E" w14:textId="77777777">
      <w:r>
        <w:continuationSeparator/>
      </w:r>
    </w:p>
  </w:footnote>
  <w:footnote w:type="continuationNotice" w:id="1">
    <w:p w:rsidR="00945AEA" w:rsidP="0031079D" w:rsidRDefault="00945AEA" w14:paraId="5BBF92B7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P="0031079D" w:rsidRDefault="00A67238" w14:paraId="623C8727" w14:textId="77777777">
    <w:pPr>
      <w:pStyle w:val="Header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2ED0C41B" wp14:editId="19FFFAB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+RXFjno4B6LMm+" int2:id="2HzP4Drk">
      <int2:state int2:value="Rejected" int2:type="spell"/>
    </int2:textHash>
    <int2:textHash int2:hashCode="bhhU5wRdPMN856" int2:id="K2PNcpIY">
      <int2:state int2:value="Rejected" int2:type="spell"/>
    </int2:textHash>
    <int2:textHash int2:hashCode="IFEUS4vhjp10R9" int2:id="LLCIwaFt">
      <int2:state int2:value="Rejected" int2:type="spell"/>
    </int2:textHash>
    <int2:textHash int2:hashCode="+b84WX1RrOBaPM" int2:id="OSBswDvQ">
      <int2:state int2:value="Rejected" int2:type="spell"/>
    </int2:textHash>
    <int2:textHash int2:hashCode="+Mbk6FslhblSzA" int2:id="hWWMhsYa">
      <int2:state int2:value="Rejected" int2:type="spell"/>
    </int2:textHash>
    <int2:textHash int2:hashCode="11s7UoJ216nzCg" int2:id="htzIdonA">
      <int2:state int2:value="Rejected" int2:type="spell"/>
    </int2:textHash>
    <int2:textHash int2:hashCode="WIa2WDcQb5ZIE7" int2:id="r0U9EFf9">
      <int2:state int2:value="Rejected" int2:type="spell"/>
    </int2:textHash>
    <int2:textHash int2:hashCode="Ww974MScoxTewr" int2:id="wse5B7Iz">
      <int2:state int2:value="Rejected" int2:type="spell"/>
    </int2:textHash>
    <int2:textHash int2:hashCode="KVvgBGL6+fuWHI" int2:id="x7FAQi9v">
      <int2:state int2:value="Rejected" int2:type="spell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EEA7"/>
    <w:multiLevelType w:val="hybridMultilevel"/>
    <w:tmpl w:val="E17AC17E"/>
    <w:lvl w:ilvl="0" w:tplc="9918BE3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1500E4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3C68B0A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47EA3E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C8A57F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788F40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7E8C320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7A2BE5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23D872C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8DA4C34"/>
    <w:multiLevelType w:val="hybridMultilevel"/>
    <w:tmpl w:val="4448F98E"/>
    <w:lvl w:ilvl="0" w:tplc="820A1AA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A2CA69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6BADA1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B6C52E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30C2DA1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2B560ED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31A871A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DCC0482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72C7A4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54F3DDA"/>
    <w:multiLevelType w:val="hybridMultilevel"/>
    <w:tmpl w:val="2514E140"/>
    <w:lvl w:ilvl="0" w:tplc="F752AAE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E2902CB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156887B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8BE4441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9324456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D6A8902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09C04B0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D3480A6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AEA8E00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3" w15:restartNumberingAfterBreak="0">
    <w:nsid w:val="21737B5B"/>
    <w:multiLevelType w:val="hybridMultilevel"/>
    <w:tmpl w:val="2446E266"/>
    <w:lvl w:ilvl="0" w:tplc="199007C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6FAA66D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B5CE416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95B4B53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7CF4141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F12235D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10EC8A7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C90ECBD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74DCA9D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4" w15:restartNumberingAfterBreak="0">
    <w:nsid w:val="21F8A821"/>
    <w:multiLevelType w:val="hybridMultilevel"/>
    <w:tmpl w:val="04966FC0"/>
    <w:lvl w:ilvl="0" w:tplc="84AE8FE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8D4A346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6750C34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CB4002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ED43C7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ED30CDE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3BAEF7A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0DEB06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4341A9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AF11679"/>
    <w:multiLevelType w:val="hybridMultilevel"/>
    <w:tmpl w:val="A00C9A92"/>
    <w:lvl w:ilvl="0" w:tplc="5A28308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5E1E1C3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F45E7E8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9160B89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C714047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162AAD9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EDE034C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74D6DB1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7AEE9EB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6" w15:restartNumberingAfterBreak="0">
    <w:nsid w:val="2F56B05B"/>
    <w:multiLevelType w:val="hybridMultilevel"/>
    <w:tmpl w:val="F5A8C952"/>
    <w:lvl w:ilvl="0" w:tplc="CD42FE0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E0D25B1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18CE163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4922C3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0D83C8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63CC1F9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99F23E6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9FCA935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F6428B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2FB2EE37"/>
    <w:multiLevelType w:val="hybridMultilevel"/>
    <w:tmpl w:val="869A3F4A"/>
    <w:lvl w:ilvl="0" w:tplc="65746A84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B218F36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4605DD4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1AACF5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9EABF6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00A6C8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58CC1E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1A8FBD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E434453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20A7789"/>
    <w:multiLevelType w:val="hybridMultilevel"/>
    <w:tmpl w:val="5A9A4760"/>
    <w:lvl w:ilvl="0" w:tplc="8BD0140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4F4C386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586902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B4422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0BA1B1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3C6D45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C292003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93FA8C0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A9EECB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34850573"/>
    <w:multiLevelType w:val="multilevel"/>
    <w:tmpl w:val="708ABED8"/>
    <w:styleLink w:val="StilNummerert14ptFet"/>
    <w:lvl w:ilvl="0">
      <w:start w:val="1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hint="default" w:cs="Times New Roman"/>
        <w:b/>
        <w:bCs/>
        <w:sz w:val="28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 w:cs="Times New Roman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 w:cs="Times New Roman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 w:cs="Times New Roman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 w:cs="Times New Roman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 w:cs="Times New Roman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 w:cs="Times New Roman"/>
      </w:rPr>
    </w:lvl>
  </w:abstractNum>
  <w:abstractNum w:abstractNumId="10" w15:restartNumberingAfterBreak="0">
    <w:nsid w:val="383A5862"/>
    <w:multiLevelType w:val="hybridMultilevel"/>
    <w:tmpl w:val="C82A8100"/>
    <w:lvl w:ilvl="0" w:tplc="5244722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8FE0242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1FD46CC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92CE8F7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682834E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94C2494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BAEEE9E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B2EED6C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6FCE965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1" w15:restartNumberingAfterBreak="0">
    <w:nsid w:val="396E28B5"/>
    <w:multiLevelType w:val="hybridMultilevel"/>
    <w:tmpl w:val="D2FCCCC2"/>
    <w:lvl w:ilvl="0" w:tplc="E6B2E16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B6103CB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DA4E88AA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6A76CD2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31A69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B8E4864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7140DD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29EC2D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94A430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3A7F769C"/>
    <w:multiLevelType w:val="hybridMultilevel"/>
    <w:tmpl w:val="3FF86036"/>
    <w:lvl w:ilvl="0" w:tplc="971A3B4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53CE916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464F90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11CBD64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FD0B7C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3034AF5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CD7A64B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A98E57B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230487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4B524DBB"/>
    <w:multiLevelType w:val="hybridMultilevel"/>
    <w:tmpl w:val="7A04750A"/>
    <w:lvl w:ilvl="0" w:tplc="939E907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C264203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171AA08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834ED60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452CF4A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51E4F11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943AF00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78D6121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7312F63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4" w15:restartNumberingAfterBreak="0">
    <w:nsid w:val="4E211702"/>
    <w:multiLevelType w:val="hybridMultilevel"/>
    <w:tmpl w:val="ADFC1A80"/>
    <w:lvl w:ilvl="0" w:tplc="2112126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FC3AD65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2346B51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4222922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8E6C5CB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FEAA59C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FA18EBF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A0683E2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7A0E08C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5" w15:restartNumberingAfterBreak="0">
    <w:nsid w:val="4E544991"/>
    <w:multiLevelType w:val="hybridMultilevel"/>
    <w:tmpl w:val="D716FD50"/>
    <w:lvl w:ilvl="0" w:tplc="9F8C4474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9820716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C9F8D9DC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7F9AA84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2FA6D3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69905AB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9642CEA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C6AAE10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3961CE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4FC3848D"/>
    <w:multiLevelType w:val="hybridMultilevel"/>
    <w:tmpl w:val="6F4E73F0"/>
    <w:lvl w:ilvl="0" w:tplc="4CFE2E4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EC4CA28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B70B24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18A60B2A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4B27FE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79C0E9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7A80AF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EE4FF02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72AD49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5252619B"/>
    <w:multiLevelType w:val="hybridMultilevel"/>
    <w:tmpl w:val="77FEDDC4"/>
    <w:lvl w:ilvl="0" w:tplc="40242B1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8B9208E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ED6023F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0D48C0B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E0FA546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FBAED96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EA1A9D1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3BA699F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C5CA7E5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8" w15:restartNumberingAfterBreak="0">
    <w:nsid w:val="598C1026"/>
    <w:multiLevelType w:val="hybridMultilevel"/>
    <w:tmpl w:val="8B527116"/>
    <w:lvl w:ilvl="0" w:tplc="DF66E67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74009F5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1A769F7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DF12410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293AEEC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086A07F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1D48DE3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FE1880B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0AC44D9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19" w15:restartNumberingAfterBreak="0">
    <w:nsid w:val="6501502D"/>
    <w:multiLevelType w:val="hybridMultilevel"/>
    <w:tmpl w:val="7020D8BE"/>
    <w:lvl w:ilvl="0" w:tplc="7F58B004">
      <w:start w:val="2"/>
      <w:numFmt w:val="decimal"/>
      <w:lvlText w:val="%1."/>
      <w:lvlJc w:val="left"/>
      <w:pPr>
        <w:ind w:left="720" w:hanging="360"/>
      </w:pPr>
      <w:rPr>
        <w:rFonts w:hint="default" w:ascii="Oslo Sans Office" w:hAnsi="Oslo Sans Office"/>
      </w:rPr>
    </w:lvl>
    <w:lvl w:ilvl="1" w:tplc="06600E8E">
      <w:start w:val="1"/>
      <w:numFmt w:val="lowerLetter"/>
      <w:lvlText w:val="%2."/>
      <w:lvlJc w:val="left"/>
      <w:pPr>
        <w:ind w:left="1440" w:hanging="360"/>
      </w:pPr>
    </w:lvl>
    <w:lvl w:ilvl="2" w:tplc="B884201A">
      <w:start w:val="1"/>
      <w:numFmt w:val="lowerRoman"/>
      <w:lvlText w:val="%3."/>
      <w:lvlJc w:val="right"/>
      <w:pPr>
        <w:ind w:left="2160" w:hanging="180"/>
      </w:pPr>
    </w:lvl>
    <w:lvl w:ilvl="3" w:tplc="0DA26002">
      <w:start w:val="1"/>
      <w:numFmt w:val="decimal"/>
      <w:lvlText w:val="%4."/>
      <w:lvlJc w:val="left"/>
      <w:pPr>
        <w:ind w:left="2880" w:hanging="360"/>
      </w:pPr>
    </w:lvl>
    <w:lvl w:ilvl="4" w:tplc="8048E366">
      <w:start w:val="1"/>
      <w:numFmt w:val="lowerLetter"/>
      <w:lvlText w:val="%5."/>
      <w:lvlJc w:val="left"/>
      <w:pPr>
        <w:ind w:left="3600" w:hanging="360"/>
      </w:pPr>
    </w:lvl>
    <w:lvl w:ilvl="5" w:tplc="86665C24">
      <w:start w:val="1"/>
      <w:numFmt w:val="lowerRoman"/>
      <w:lvlText w:val="%6."/>
      <w:lvlJc w:val="right"/>
      <w:pPr>
        <w:ind w:left="4320" w:hanging="180"/>
      </w:pPr>
    </w:lvl>
    <w:lvl w:ilvl="6" w:tplc="4112CC92">
      <w:start w:val="1"/>
      <w:numFmt w:val="decimal"/>
      <w:lvlText w:val="%7."/>
      <w:lvlJc w:val="left"/>
      <w:pPr>
        <w:ind w:left="5040" w:hanging="360"/>
      </w:pPr>
    </w:lvl>
    <w:lvl w:ilvl="7" w:tplc="BAB061BE">
      <w:start w:val="1"/>
      <w:numFmt w:val="lowerLetter"/>
      <w:lvlText w:val="%8."/>
      <w:lvlJc w:val="left"/>
      <w:pPr>
        <w:ind w:left="5760" w:hanging="360"/>
      </w:pPr>
    </w:lvl>
    <w:lvl w:ilvl="8" w:tplc="0C6C090E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2F1A5B"/>
    <w:multiLevelType w:val="hybridMultilevel"/>
    <w:tmpl w:val="0B3074DA"/>
    <w:lvl w:ilvl="0" w:tplc="52C4837E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B4ECFC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AF1654C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08D7F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68C08C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80F47004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D75A33C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264870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1B8990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833030582">
    <w:abstractNumId w:val="16"/>
  </w:num>
  <w:num w:numId="2" w16cid:durableId="1835337338">
    <w:abstractNumId w:val="19"/>
  </w:num>
  <w:num w:numId="3" w16cid:durableId="304046747">
    <w:abstractNumId w:val="8"/>
  </w:num>
  <w:num w:numId="4" w16cid:durableId="74909625">
    <w:abstractNumId w:val="12"/>
  </w:num>
  <w:num w:numId="5" w16cid:durableId="1140656828">
    <w:abstractNumId w:val="15"/>
  </w:num>
  <w:num w:numId="6" w16cid:durableId="1506166507">
    <w:abstractNumId w:val="11"/>
  </w:num>
  <w:num w:numId="7" w16cid:durableId="1412308423">
    <w:abstractNumId w:val="1"/>
  </w:num>
  <w:num w:numId="8" w16cid:durableId="133108409">
    <w:abstractNumId w:val="20"/>
  </w:num>
  <w:num w:numId="9" w16cid:durableId="1762875768">
    <w:abstractNumId w:val="4"/>
  </w:num>
  <w:num w:numId="10" w16cid:durableId="542862923">
    <w:abstractNumId w:val="0"/>
  </w:num>
  <w:num w:numId="11" w16cid:durableId="2075661344">
    <w:abstractNumId w:val="6"/>
  </w:num>
  <w:num w:numId="12" w16cid:durableId="622882152">
    <w:abstractNumId w:val="7"/>
  </w:num>
  <w:num w:numId="13" w16cid:durableId="513767607">
    <w:abstractNumId w:val="9"/>
  </w:num>
  <w:num w:numId="14" w16cid:durableId="2042853202">
    <w:abstractNumId w:val="3"/>
  </w:num>
  <w:num w:numId="15" w16cid:durableId="438842612">
    <w:abstractNumId w:val="18"/>
  </w:num>
  <w:num w:numId="16" w16cid:durableId="453056738">
    <w:abstractNumId w:val="14"/>
  </w:num>
  <w:num w:numId="17" w16cid:durableId="881791126">
    <w:abstractNumId w:val="13"/>
  </w:num>
  <w:num w:numId="18" w16cid:durableId="887035789">
    <w:abstractNumId w:val="17"/>
  </w:num>
  <w:num w:numId="19" w16cid:durableId="46033209">
    <w:abstractNumId w:val="10"/>
  </w:num>
  <w:num w:numId="20" w16cid:durableId="1873230557">
    <w:abstractNumId w:val="2"/>
  </w:num>
  <w:num w:numId="21" w16cid:durableId="1815098335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C403E6"/>
    <w:rsid w:val="000013B0"/>
    <w:rsid w:val="0000148A"/>
    <w:rsid w:val="00001A18"/>
    <w:rsid w:val="00002240"/>
    <w:rsid w:val="000027E6"/>
    <w:rsid w:val="00002912"/>
    <w:rsid w:val="00004750"/>
    <w:rsid w:val="00005AA7"/>
    <w:rsid w:val="0000621D"/>
    <w:rsid w:val="00006820"/>
    <w:rsid w:val="00007157"/>
    <w:rsid w:val="00007B2B"/>
    <w:rsid w:val="00010F01"/>
    <w:rsid w:val="0001115A"/>
    <w:rsid w:val="0001131F"/>
    <w:rsid w:val="000119BE"/>
    <w:rsid w:val="000122EA"/>
    <w:rsid w:val="00012601"/>
    <w:rsid w:val="000139CF"/>
    <w:rsid w:val="00013A22"/>
    <w:rsid w:val="000148E1"/>
    <w:rsid w:val="000155B6"/>
    <w:rsid w:val="00016466"/>
    <w:rsid w:val="000167D9"/>
    <w:rsid w:val="00016AC7"/>
    <w:rsid w:val="00016BB4"/>
    <w:rsid w:val="000176DB"/>
    <w:rsid w:val="0001B8AD"/>
    <w:rsid w:val="000200F7"/>
    <w:rsid w:val="0002072D"/>
    <w:rsid w:val="000209EA"/>
    <w:rsid w:val="000210D4"/>
    <w:rsid w:val="00021CE2"/>
    <w:rsid w:val="00022018"/>
    <w:rsid w:val="0002249E"/>
    <w:rsid w:val="000248BD"/>
    <w:rsid w:val="0002548B"/>
    <w:rsid w:val="000267E5"/>
    <w:rsid w:val="000271DE"/>
    <w:rsid w:val="00027841"/>
    <w:rsid w:val="00027906"/>
    <w:rsid w:val="00027CE2"/>
    <w:rsid w:val="00030ADB"/>
    <w:rsid w:val="00030D57"/>
    <w:rsid w:val="00031CEB"/>
    <w:rsid w:val="000321EA"/>
    <w:rsid w:val="00033300"/>
    <w:rsid w:val="00033593"/>
    <w:rsid w:val="000350BA"/>
    <w:rsid w:val="000356A8"/>
    <w:rsid w:val="00035F76"/>
    <w:rsid w:val="0003634C"/>
    <w:rsid w:val="000363A0"/>
    <w:rsid w:val="00036F5F"/>
    <w:rsid w:val="00037002"/>
    <w:rsid w:val="00040C21"/>
    <w:rsid w:val="000412B8"/>
    <w:rsid w:val="00041C6A"/>
    <w:rsid w:val="00042142"/>
    <w:rsid w:val="00042420"/>
    <w:rsid w:val="00042655"/>
    <w:rsid w:val="00042C8E"/>
    <w:rsid w:val="00042EDE"/>
    <w:rsid w:val="00043358"/>
    <w:rsid w:val="0004439B"/>
    <w:rsid w:val="00044823"/>
    <w:rsid w:val="00044AF5"/>
    <w:rsid w:val="00046524"/>
    <w:rsid w:val="00046999"/>
    <w:rsid w:val="00046E32"/>
    <w:rsid w:val="00047225"/>
    <w:rsid w:val="00047FED"/>
    <w:rsid w:val="00050618"/>
    <w:rsid w:val="0005250F"/>
    <w:rsid w:val="00053C18"/>
    <w:rsid w:val="00054088"/>
    <w:rsid w:val="0005427C"/>
    <w:rsid w:val="000573E1"/>
    <w:rsid w:val="0005754C"/>
    <w:rsid w:val="00057B39"/>
    <w:rsid w:val="00060028"/>
    <w:rsid w:val="00060235"/>
    <w:rsid w:val="00060AA8"/>
    <w:rsid w:val="00061382"/>
    <w:rsid w:val="0006159E"/>
    <w:rsid w:val="00061BB4"/>
    <w:rsid w:val="00063090"/>
    <w:rsid w:val="0006317C"/>
    <w:rsid w:val="0006448C"/>
    <w:rsid w:val="000646B9"/>
    <w:rsid w:val="000651ED"/>
    <w:rsid w:val="0006521B"/>
    <w:rsid w:val="00065568"/>
    <w:rsid w:val="0006599F"/>
    <w:rsid w:val="00066C2B"/>
    <w:rsid w:val="00066D96"/>
    <w:rsid w:val="00067F5D"/>
    <w:rsid w:val="000706CE"/>
    <w:rsid w:val="00070B40"/>
    <w:rsid w:val="0007137A"/>
    <w:rsid w:val="00071408"/>
    <w:rsid w:val="00071709"/>
    <w:rsid w:val="00071851"/>
    <w:rsid w:val="00072934"/>
    <w:rsid w:val="0007368D"/>
    <w:rsid w:val="0007419C"/>
    <w:rsid w:val="00074866"/>
    <w:rsid w:val="00074D1D"/>
    <w:rsid w:val="000756A0"/>
    <w:rsid w:val="00075D90"/>
    <w:rsid w:val="00077A99"/>
    <w:rsid w:val="00080021"/>
    <w:rsid w:val="000807F2"/>
    <w:rsid w:val="00080DEB"/>
    <w:rsid w:val="00081257"/>
    <w:rsid w:val="0008184B"/>
    <w:rsid w:val="000820E4"/>
    <w:rsid w:val="0008240F"/>
    <w:rsid w:val="00082697"/>
    <w:rsid w:val="0008272D"/>
    <w:rsid w:val="00083B7A"/>
    <w:rsid w:val="000848D3"/>
    <w:rsid w:val="00084959"/>
    <w:rsid w:val="00084DCF"/>
    <w:rsid w:val="00084FD7"/>
    <w:rsid w:val="000855BA"/>
    <w:rsid w:val="00085603"/>
    <w:rsid w:val="00085C88"/>
    <w:rsid w:val="000865FE"/>
    <w:rsid w:val="00086C05"/>
    <w:rsid w:val="00087859"/>
    <w:rsid w:val="00087AB0"/>
    <w:rsid w:val="000914D0"/>
    <w:rsid w:val="000915DF"/>
    <w:rsid w:val="000918D7"/>
    <w:rsid w:val="00091A8E"/>
    <w:rsid w:val="00091CC2"/>
    <w:rsid w:val="00094F3A"/>
    <w:rsid w:val="00095191"/>
    <w:rsid w:val="00095CF0"/>
    <w:rsid w:val="00095EC1"/>
    <w:rsid w:val="00095FD5"/>
    <w:rsid w:val="00096B78"/>
    <w:rsid w:val="00097877"/>
    <w:rsid w:val="00097A6D"/>
    <w:rsid w:val="00097C4A"/>
    <w:rsid w:val="000A0AB2"/>
    <w:rsid w:val="000A0AC8"/>
    <w:rsid w:val="000A1104"/>
    <w:rsid w:val="000A15FC"/>
    <w:rsid w:val="000A268A"/>
    <w:rsid w:val="000A3EEF"/>
    <w:rsid w:val="000A47B8"/>
    <w:rsid w:val="000A491C"/>
    <w:rsid w:val="000A4CE1"/>
    <w:rsid w:val="000A5F94"/>
    <w:rsid w:val="000A6260"/>
    <w:rsid w:val="000A66CC"/>
    <w:rsid w:val="000A7928"/>
    <w:rsid w:val="000A7E3C"/>
    <w:rsid w:val="000B086A"/>
    <w:rsid w:val="000B13D1"/>
    <w:rsid w:val="000B1B6F"/>
    <w:rsid w:val="000B1EAB"/>
    <w:rsid w:val="000B37E1"/>
    <w:rsid w:val="000B4B8C"/>
    <w:rsid w:val="000B534E"/>
    <w:rsid w:val="000B6CB0"/>
    <w:rsid w:val="000B7F01"/>
    <w:rsid w:val="000B7FDC"/>
    <w:rsid w:val="000C0225"/>
    <w:rsid w:val="000C0579"/>
    <w:rsid w:val="000C1089"/>
    <w:rsid w:val="000C2305"/>
    <w:rsid w:val="000C2546"/>
    <w:rsid w:val="000C351C"/>
    <w:rsid w:val="000C39E4"/>
    <w:rsid w:val="000C4657"/>
    <w:rsid w:val="000C4F12"/>
    <w:rsid w:val="000C506E"/>
    <w:rsid w:val="000C516F"/>
    <w:rsid w:val="000C5633"/>
    <w:rsid w:val="000C5BCD"/>
    <w:rsid w:val="000C5D96"/>
    <w:rsid w:val="000C72CA"/>
    <w:rsid w:val="000C7471"/>
    <w:rsid w:val="000D019E"/>
    <w:rsid w:val="000D0F79"/>
    <w:rsid w:val="000D1C12"/>
    <w:rsid w:val="000D1CAB"/>
    <w:rsid w:val="000D27D0"/>
    <w:rsid w:val="000D33AA"/>
    <w:rsid w:val="000D3DC9"/>
    <w:rsid w:val="000D4D5A"/>
    <w:rsid w:val="000D5B6B"/>
    <w:rsid w:val="000D607B"/>
    <w:rsid w:val="000D61D0"/>
    <w:rsid w:val="000D6B22"/>
    <w:rsid w:val="000D70DD"/>
    <w:rsid w:val="000D783F"/>
    <w:rsid w:val="000E0505"/>
    <w:rsid w:val="000E0F17"/>
    <w:rsid w:val="000E116D"/>
    <w:rsid w:val="000E1211"/>
    <w:rsid w:val="000E16E0"/>
    <w:rsid w:val="000E1E54"/>
    <w:rsid w:val="000E2180"/>
    <w:rsid w:val="000E3F02"/>
    <w:rsid w:val="000E4301"/>
    <w:rsid w:val="000E4479"/>
    <w:rsid w:val="000E454F"/>
    <w:rsid w:val="000E457F"/>
    <w:rsid w:val="000E46E1"/>
    <w:rsid w:val="000E56B6"/>
    <w:rsid w:val="000E5C62"/>
    <w:rsid w:val="000E6B28"/>
    <w:rsid w:val="000E716B"/>
    <w:rsid w:val="000F0B4D"/>
    <w:rsid w:val="000F165C"/>
    <w:rsid w:val="000F18AF"/>
    <w:rsid w:val="000F18BA"/>
    <w:rsid w:val="000F2BE7"/>
    <w:rsid w:val="000F4222"/>
    <w:rsid w:val="000F5E1A"/>
    <w:rsid w:val="000F7037"/>
    <w:rsid w:val="000F7D6E"/>
    <w:rsid w:val="00100ACB"/>
    <w:rsid w:val="00101907"/>
    <w:rsid w:val="00102DED"/>
    <w:rsid w:val="0010342D"/>
    <w:rsid w:val="00103575"/>
    <w:rsid w:val="0010373C"/>
    <w:rsid w:val="0010574F"/>
    <w:rsid w:val="00105F3B"/>
    <w:rsid w:val="001074D0"/>
    <w:rsid w:val="00107DF5"/>
    <w:rsid w:val="0011007B"/>
    <w:rsid w:val="00110469"/>
    <w:rsid w:val="00110C1A"/>
    <w:rsid w:val="00110C21"/>
    <w:rsid w:val="001111D0"/>
    <w:rsid w:val="001114C3"/>
    <w:rsid w:val="001124D5"/>
    <w:rsid w:val="001132C3"/>
    <w:rsid w:val="00113EF9"/>
    <w:rsid w:val="00114181"/>
    <w:rsid w:val="0011452B"/>
    <w:rsid w:val="00114566"/>
    <w:rsid w:val="00114A38"/>
    <w:rsid w:val="00114A3F"/>
    <w:rsid w:val="00116536"/>
    <w:rsid w:val="0011672B"/>
    <w:rsid w:val="0011737F"/>
    <w:rsid w:val="00117885"/>
    <w:rsid w:val="0011DFB2"/>
    <w:rsid w:val="00120C0B"/>
    <w:rsid w:val="00120E8A"/>
    <w:rsid w:val="00122410"/>
    <w:rsid w:val="0012241C"/>
    <w:rsid w:val="00122A11"/>
    <w:rsid w:val="00122A81"/>
    <w:rsid w:val="00122DFD"/>
    <w:rsid w:val="00124DAD"/>
    <w:rsid w:val="001250D9"/>
    <w:rsid w:val="00125254"/>
    <w:rsid w:val="00125E61"/>
    <w:rsid w:val="001265E1"/>
    <w:rsid w:val="001268CD"/>
    <w:rsid w:val="00126A77"/>
    <w:rsid w:val="00127BD6"/>
    <w:rsid w:val="00127E13"/>
    <w:rsid w:val="00130ADC"/>
    <w:rsid w:val="00130EF7"/>
    <w:rsid w:val="00131671"/>
    <w:rsid w:val="00131695"/>
    <w:rsid w:val="00131942"/>
    <w:rsid w:val="00131A5C"/>
    <w:rsid w:val="00133BB5"/>
    <w:rsid w:val="001342D4"/>
    <w:rsid w:val="0013475A"/>
    <w:rsid w:val="00134E39"/>
    <w:rsid w:val="00135599"/>
    <w:rsid w:val="00135B34"/>
    <w:rsid w:val="001363AF"/>
    <w:rsid w:val="00136FAB"/>
    <w:rsid w:val="00137267"/>
    <w:rsid w:val="0013743E"/>
    <w:rsid w:val="001403F8"/>
    <w:rsid w:val="0014136A"/>
    <w:rsid w:val="00141637"/>
    <w:rsid w:val="0014177F"/>
    <w:rsid w:val="00141AAE"/>
    <w:rsid w:val="00142079"/>
    <w:rsid w:val="001420AE"/>
    <w:rsid w:val="00142C54"/>
    <w:rsid w:val="00143BE9"/>
    <w:rsid w:val="00143F4E"/>
    <w:rsid w:val="00145289"/>
    <w:rsid w:val="00145C1F"/>
    <w:rsid w:val="00146159"/>
    <w:rsid w:val="00147D47"/>
    <w:rsid w:val="00150084"/>
    <w:rsid w:val="00150842"/>
    <w:rsid w:val="00150D08"/>
    <w:rsid w:val="00151438"/>
    <w:rsid w:val="0015164C"/>
    <w:rsid w:val="00151D27"/>
    <w:rsid w:val="00151DDF"/>
    <w:rsid w:val="00151E83"/>
    <w:rsid w:val="00151EC6"/>
    <w:rsid w:val="00154291"/>
    <w:rsid w:val="00154E3B"/>
    <w:rsid w:val="00156253"/>
    <w:rsid w:val="00156435"/>
    <w:rsid w:val="00156742"/>
    <w:rsid w:val="0015720A"/>
    <w:rsid w:val="00157B5F"/>
    <w:rsid w:val="00157DFA"/>
    <w:rsid w:val="00157EE1"/>
    <w:rsid w:val="001602A5"/>
    <w:rsid w:val="00160B53"/>
    <w:rsid w:val="00160D79"/>
    <w:rsid w:val="00161901"/>
    <w:rsid w:val="00161C2A"/>
    <w:rsid w:val="00163A45"/>
    <w:rsid w:val="0016437F"/>
    <w:rsid w:val="00164435"/>
    <w:rsid w:val="001649E9"/>
    <w:rsid w:val="00165B93"/>
    <w:rsid w:val="00165DA4"/>
    <w:rsid w:val="0016609D"/>
    <w:rsid w:val="00166417"/>
    <w:rsid w:val="001667BA"/>
    <w:rsid w:val="00166A6D"/>
    <w:rsid w:val="00166FA3"/>
    <w:rsid w:val="00167499"/>
    <w:rsid w:val="00167BE6"/>
    <w:rsid w:val="00167E35"/>
    <w:rsid w:val="00167F84"/>
    <w:rsid w:val="00170492"/>
    <w:rsid w:val="001706D1"/>
    <w:rsid w:val="00171647"/>
    <w:rsid w:val="001721AE"/>
    <w:rsid w:val="0017458C"/>
    <w:rsid w:val="00174D13"/>
    <w:rsid w:val="00175AE3"/>
    <w:rsid w:val="00176070"/>
    <w:rsid w:val="00176134"/>
    <w:rsid w:val="00176761"/>
    <w:rsid w:val="001774DB"/>
    <w:rsid w:val="00177880"/>
    <w:rsid w:val="00177BE4"/>
    <w:rsid w:val="00180C25"/>
    <w:rsid w:val="00180E88"/>
    <w:rsid w:val="00181A55"/>
    <w:rsid w:val="00181D2C"/>
    <w:rsid w:val="00181E73"/>
    <w:rsid w:val="00181F4E"/>
    <w:rsid w:val="00182663"/>
    <w:rsid w:val="00183118"/>
    <w:rsid w:val="00186573"/>
    <w:rsid w:val="00186BA7"/>
    <w:rsid w:val="001877A1"/>
    <w:rsid w:val="00187B10"/>
    <w:rsid w:val="00190260"/>
    <w:rsid w:val="00190358"/>
    <w:rsid w:val="0019071B"/>
    <w:rsid w:val="00190A22"/>
    <w:rsid w:val="00191A15"/>
    <w:rsid w:val="00192520"/>
    <w:rsid w:val="00193A25"/>
    <w:rsid w:val="00193E00"/>
    <w:rsid w:val="00193E4A"/>
    <w:rsid w:val="00193E94"/>
    <w:rsid w:val="00194226"/>
    <w:rsid w:val="001943DC"/>
    <w:rsid w:val="0019455F"/>
    <w:rsid w:val="001949F6"/>
    <w:rsid w:val="00194F23"/>
    <w:rsid w:val="001951A8"/>
    <w:rsid w:val="001970B4"/>
    <w:rsid w:val="00197D3C"/>
    <w:rsid w:val="00197F95"/>
    <w:rsid w:val="001A0187"/>
    <w:rsid w:val="001A0212"/>
    <w:rsid w:val="001A0824"/>
    <w:rsid w:val="001A0E4B"/>
    <w:rsid w:val="001A13F7"/>
    <w:rsid w:val="001A4BC5"/>
    <w:rsid w:val="001A4FF7"/>
    <w:rsid w:val="001A5051"/>
    <w:rsid w:val="001A51DA"/>
    <w:rsid w:val="001A796E"/>
    <w:rsid w:val="001A7E5E"/>
    <w:rsid w:val="001B0520"/>
    <w:rsid w:val="001B10C1"/>
    <w:rsid w:val="001B16C0"/>
    <w:rsid w:val="001B1875"/>
    <w:rsid w:val="001B1AC4"/>
    <w:rsid w:val="001B3E07"/>
    <w:rsid w:val="001B4168"/>
    <w:rsid w:val="001B4469"/>
    <w:rsid w:val="001B5A3A"/>
    <w:rsid w:val="001B6D2E"/>
    <w:rsid w:val="001B6D8B"/>
    <w:rsid w:val="001B7F48"/>
    <w:rsid w:val="001C138C"/>
    <w:rsid w:val="001C1518"/>
    <w:rsid w:val="001C1B75"/>
    <w:rsid w:val="001C1DF3"/>
    <w:rsid w:val="001C1FEF"/>
    <w:rsid w:val="001C22E2"/>
    <w:rsid w:val="001C2558"/>
    <w:rsid w:val="001C31A5"/>
    <w:rsid w:val="001C3AF7"/>
    <w:rsid w:val="001C47A5"/>
    <w:rsid w:val="001C50A3"/>
    <w:rsid w:val="001C5945"/>
    <w:rsid w:val="001C6B1A"/>
    <w:rsid w:val="001C6DD1"/>
    <w:rsid w:val="001C72AE"/>
    <w:rsid w:val="001D0523"/>
    <w:rsid w:val="001D0A9F"/>
    <w:rsid w:val="001D0D1A"/>
    <w:rsid w:val="001D198A"/>
    <w:rsid w:val="001D1A5D"/>
    <w:rsid w:val="001D283A"/>
    <w:rsid w:val="001D2893"/>
    <w:rsid w:val="001D37E5"/>
    <w:rsid w:val="001D3DCB"/>
    <w:rsid w:val="001D490D"/>
    <w:rsid w:val="001D4CB0"/>
    <w:rsid w:val="001D500B"/>
    <w:rsid w:val="001D507D"/>
    <w:rsid w:val="001D55D3"/>
    <w:rsid w:val="001D6B3F"/>
    <w:rsid w:val="001D70C8"/>
    <w:rsid w:val="001D77C0"/>
    <w:rsid w:val="001D7B8A"/>
    <w:rsid w:val="001E07CD"/>
    <w:rsid w:val="001E0C9F"/>
    <w:rsid w:val="001E180A"/>
    <w:rsid w:val="001E1D50"/>
    <w:rsid w:val="001E1F05"/>
    <w:rsid w:val="001E2016"/>
    <w:rsid w:val="001E29DB"/>
    <w:rsid w:val="001E3506"/>
    <w:rsid w:val="001E3577"/>
    <w:rsid w:val="001E4CAC"/>
    <w:rsid w:val="001E52E7"/>
    <w:rsid w:val="001E5E0A"/>
    <w:rsid w:val="001E62FE"/>
    <w:rsid w:val="001E6DC9"/>
    <w:rsid w:val="001E736E"/>
    <w:rsid w:val="001E77B4"/>
    <w:rsid w:val="001E7CE3"/>
    <w:rsid w:val="001F089C"/>
    <w:rsid w:val="001F0A53"/>
    <w:rsid w:val="001F0AE3"/>
    <w:rsid w:val="001F0ECB"/>
    <w:rsid w:val="001F112F"/>
    <w:rsid w:val="001F16F2"/>
    <w:rsid w:val="001F1776"/>
    <w:rsid w:val="001F1E13"/>
    <w:rsid w:val="001F2A18"/>
    <w:rsid w:val="001F4207"/>
    <w:rsid w:val="001F42A1"/>
    <w:rsid w:val="001F47F4"/>
    <w:rsid w:val="001F4968"/>
    <w:rsid w:val="001F5CDD"/>
    <w:rsid w:val="001F5EB1"/>
    <w:rsid w:val="001F6117"/>
    <w:rsid w:val="001F614F"/>
    <w:rsid w:val="001F619E"/>
    <w:rsid w:val="001F6971"/>
    <w:rsid w:val="001F6ECC"/>
    <w:rsid w:val="001F7909"/>
    <w:rsid w:val="0020011E"/>
    <w:rsid w:val="00200EBE"/>
    <w:rsid w:val="00201FA2"/>
    <w:rsid w:val="00201FED"/>
    <w:rsid w:val="002024C0"/>
    <w:rsid w:val="00202BDA"/>
    <w:rsid w:val="00202F3E"/>
    <w:rsid w:val="002038F5"/>
    <w:rsid w:val="0020479E"/>
    <w:rsid w:val="00204867"/>
    <w:rsid w:val="00204A87"/>
    <w:rsid w:val="00204DB0"/>
    <w:rsid w:val="0020548C"/>
    <w:rsid w:val="0020571B"/>
    <w:rsid w:val="00205753"/>
    <w:rsid w:val="00205D9F"/>
    <w:rsid w:val="00206B14"/>
    <w:rsid w:val="00210B1B"/>
    <w:rsid w:val="00211719"/>
    <w:rsid w:val="002128E9"/>
    <w:rsid w:val="00212D70"/>
    <w:rsid w:val="0021336C"/>
    <w:rsid w:val="00214152"/>
    <w:rsid w:val="00214A96"/>
    <w:rsid w:val="0021551F"/>
    <w:rsid w:val="002155F2"/>
    <w:rsid w:val="0021584B"/>
    <w:rsid w:val="0021717D"/>
    <w:rsid w:val="00217B09"/>
    <w:rsid w:val="00217FF2"/>
    <w:rsid w:val="00220533"/>
    <w:rsid w:val="00220778"/>
    <w:rsid w:val="00221128"/>
    <w:rsid w:val="00221644"/>
    <w:rsid w:val="0022176C"/>
    <w:rsid w:val="00221DB2"/>
    <w:rsid w:val="002233CD"/>
    <w:rsid w:val="002236F5"/>
    <w:rsid w:val="00223CEA"/>
    <w:rsid w:val="0022423A"/>
    <w:rsid w:val="00224765"/>
    <w:rsid w:val="00224B9F"/>
    <w:rsid w:val="00224C5F"/>
    <w:rsid w:val="00224F82"/>
    <w:rsid w:val="002255EB"/>
    <w:rsid w:val="00225DE0"/>
    <w:rsid w:val="002266D4"/>
    <w:rsid w:val="00226D8D"/>
    <w:rsid w:val="0022715E"/>
    <w:rsid w:val="0022755D"/>
    <w:rsid w:val="00227607"/>
    <w:rsid w:val="00230499"/>
    <w:rsid w:val="0023084E"/>
    <w:rsid w:val="00231200"/>
    <w:rsid w:val="00231D91"/>
    <w:rsid w:val="00231F70"/>
    <w:rsid w:val="002336DB"/>
    <w:rsid w:val="00233786"/>
    <w:rsid w:val="00233987"/>
    <w:rsid w:val="00234DA3"/>
    <w:rsid w:val="0023582B"/>
    <w:rsid w:val="00235997"/>
    <w:rsid w:val="00235B5D"/>
    <w:rsid w:val="0023657E"/>
    <w:rsid w:val="0023660C"/>
    <w:rsid w:val="0023686C"/>
    <w:rsid w:val="00236C63"/>
    <w:rsid w:val="00236D4C"/>
    <w:rsid w:val="002376D0"/>
    <w:rsid w:val="00237867"/>
    <w:rsid w:val="00240969"/>
    <w:rsid w:val="00240DD4"/>
    <w:rsid w:val="0024380F"/>
    <w:rsid w:val="00244F85"/>
    <w:rsid w:val="0024507C"/>
    <w:rsid w:val="002462E2"/>
    <w:rsid w:val="002469D0"/>
    <w:rsid w:val="00246F79"/>
    <w:rsid w:val="00246F9D"/>
    <w:rsid w:val="0024776E"/>
    <w:rsid w:val="00247774"/>
    <w:rsid w:val="002512D5"/>
    <w:rsid w:val="00251A76"/>
    <w:rsid w:val="00252286"/>
    <w:rsid w:val="00252532"/>
    <w:rsid w:val="00252C65"/>
    <w:rsid w:val="002540D2"/>
    <w:rsid w:val="002546DA"/>
    <w:rsid w:val="002556F3"/>
    <w:rsid w:val="00255EC0"/>
    <w:rsid w:val="0025623F"/>
    <w:rsid w:val="00256355"/>
    <w:rsid w:val="002563ED"/>
    <w:rsid w:val="0025699D"/>
    <w:rsid w:val="002569F9"/>
    <w:rsid w:val="00256B73"/>
    <w:rsid w:val="00256E85"/>
    <w:rsid w:val="00257432"/>
    <w:rsid w:val="002576CB"/>
    <w:rsid w:val="00260C50"/>
    <w:rsid w:val="0026122E"/>
    <w:rsid w:val="00261467"/>
    <w:rsid w:val="0026309B"/>
    <w:rsid w:val="002639C0"/>
    <w:rsid w:val="0026490C"/>
    <w:rsid w:val="00265235"/>
    <w:rsid w:val="00265B44"/>
    <w:rsid w:val="00266612"/>
    <w:rsid w:val="00266DEE"/>
    <w:rsid w:val="002670DD"/>
    <w:rsid w:val="00267230"/>
    <w:rsid w:val="002673E4"/>
    <w:rsid w:val="002675A6"/>
    <w:rsid w:val="00270444"/>
    <w:rsid w:val="002731D2"/>
    <w:rsid w:val="0027375F"/>
    <w:rsid w:val="00273A92"/>
    <w:rsid w:val="00275004"/>
    <w:rsid w:val="002756A2"/>
    <w:rsid w:val="002756CF"/>
    <w:rsid w:val="00275C5C"/>
    <w:rsid w:val="00276E0A"/>
    <w:rsid w:val="002776B1"/>
    <w:rsid w:val="00277CE9"/>
    <w:rsid w:val="002807B2"/>
    <w:rsid w:val="00280951"/>
    <w:rsid w:val="002809A6"/>
    <w:rsid w:val="00282F14"/>
    <w:rsid w:val="002830FD"/>
    <w:rsid w:val="0028314B"/>
    <w:rsid w:val="00283BFB"/>
    <w:rsid w:val="00284663"/>
    <w:rsid w:val="002848B2"/>
    <w:rsid w:val="00284B23"/>
    <w:rsid w:val="002854A8"/>
    <w:rsid w:val="00285C22"/>
    <w:rsid w:val="00286CC2"/>
    <w:rsid w:val="002872BF"/>
    <w:rsid w:val="00287567"/>
    <w:rsid w:val="002876AF"/>
    <w:rsid w:val="0028787E"/>
    <w:rsid w:val="00287E01"/>
    <w:rsid w:val="00287F10"/>
    <w:rsid w:val="00287FCD"/>
    <w:rsid w:val="002905B0"/>
    <w:rsid w:val="00290D72"/>
    <w:rsid w:val="00290E11"/>
    <w:rsid w:val="00290E32"/>
    <w:rsid w:val="00291E59"/>
    <w:rsid w:val="00291F00"/>
    <w:rsid w:val="002926AF"/>
    <w:rsid w:val="002927A2"/>
    <w:rsid w:val="00292A11"/>
    <w:rsid w:val="00292C87"/>
    <w:rsid w:val="00293476"/>
    <w:rsid w:val="002935C8"/>
    <w:rsid w:val="0029387F"/>
    <w:rsid w:val="00293EC9"/>
    <w:rsid w:val="0029451E"/>
    <w:rsid w:val="00294B5A"/>
    <w:rsid w:val="00294B7D"/>
    <w:rsid w:val="00295332"/>
    <w:rsid w:val="002960B4"/>
    <w:rsid w:val="00296D1B"/>
    <w:rsid w:val="00297F59"/>
    <w:rsid w:val="002A0918"/>
    <w:rsid w:val="002A0BEF"/>
    <w:rsid w:val="002A1573"/>
    <w:rsid w:val="002A2774"/>
    <w:rsid w:val="002A27EA"/>
    <w:rsid w:val="002A2F10"/>
    <w:rsid w:val="002A335B"/>
    <w:rsid w:val="002A3E7A"/>
    <w:rsid w:val="002A422D"/>
    <w:rsid w:val="002A4955"/>
    <w:rsid w:val="002A540E"/>
    <w:rsid w:val="002A56AD"/>
    <w:rsid w:val="002A5DFF"/>
    <w:rsid w:val="002A601E"/>
    <w:rsid w:val="002B1009"/>
    <w:rsid w:val="002B10B8"/>
    <w:rsid w:val="002B1A69"/>
    <w:rsid w:val="002B22E4"/>
    <w:rsid w:val="002B323F"/>
    <w:rsid w:val="002B3661"/>
    <w:rsid w:val="002B412E"/>
    <w:rsid w:val="002B42E8"/>
    <w:rsid w:val="002B4761"/>
    <w:rsid w:val="002B6046"/>
    <w:rsid w:val="002B60E7"/>
    <w:rsid w:val="002B69FA"/>
    <w:rsid w:val="002B6D0A"/>
    <w:rsid w:val="002B6D58"/>
    <w:rsid w:val="002B72E1"/>
    <w:rsid w:val="002B77F5"/>
    <w:rsid w:val="002C013F"/>
    <w:rsid w:val="002C04BC"/>
    <w:rsid w:val="002C0BDE"/>
    <w:rsid w:val="002C16AD"/>
    <w:rsid w:val="002C1B3A"/>
    <w:rsid w:val="002C1C7A"/>
    <w:rsid w:val="002C2050"/>
    <w:rsid w:val="002C2139"/>
    <w:rsid w:val="002C2A5A"/>
    <w:rsid w:val="002C2EE6"/>
    <w:rsid w:val="002C340B"/>
    <w:rsid w:val="002C3BAA"/>
    <w:rsid w:val="002C4300"/>
    <w:rsid w:val="002C4836"/>
    <w:rsid w:val="002C4EE4"/>
    <w:rsid w:val="002C5658"/>
    <w:rsid w:val="002C6071"/>
    <w:rsid w:val="002C6161"/>
    <w:rsid w:val="002C6DBE"/>
    <w:rsid w:val="002D12F4"/>
    <w:rsid w:val="002D1408"/>
    <w:rsid w:val="002D3987"/>
    <w:rsid w:val="002D4132"/>
    <w:rsid w:val="002D44A5"/>
    <w:rsid w:val="002D4744"/>
    <w:rsid w:val="002D483E"/>
    <w:rsid w:val="002D54EA"/>
    <w:rsid w:val="002D564E"/>
    <w:rsid w:val="002D5C19"/>
    <w:rsid w:val="002D5DE7"/>
    <w:rsid w:val="002D6313"/>
    <w:rsid w:val="002D6A0C"/>
    <w:rsid w:val="002D6C55"/>
    <w:rsid w:val="002D7610"/>
    <w:rsid w:val="002E061F"/>
    <w:rsid w:val="002E0972"/>
    <w:rsid w:val="002E11EB"/>
    <w:rsid w:val="002E1CC8"/>
    <w:rsid w:val="002E1F97"/>
    <w:rsid w:val="002E2059"/>
    <w:rsid w:val="002E23EF"/>
    <w:rsid w:val="002E2F44"/>
    <w:rsid w:val="002E31D5"/>
    <w:rsid w:val="002E465F"/>
    <w:rsid w:val="002E49A1"/>
    <w:rsid w:val="002E4EAD"/>
    <w:rsid w:val="002E5167"/>
    <w:rsid w:val="002E5277"/>
    <w:rsid w:val="002E56E2"/>
    <w:rsid w:val="002E66EF"/>
    <w:rsid w:val="002E6914"/>
    <w:rsid w:val="002E698E"/>
    <w:rsid w:val="002E6E86"/>
    <w:rsid w:val="002E7362"/>
    <w:rsid w:val="002E7551"/>
    <w:rsid w:val="002F0729"/>
    <w:rsid w:val="002F13AA"/>
    <w:rsid w:val="002F13FD"/>
    <w:rsid w:val="002F2A67"/>
    <w:rsid w:val="002F383A"/>
    <w:rsid w:val="002F3C25"/>
    <w:rsid w:val="002F4282"/>
    <w:rsid w:val="002F50BD"/>
    <w:rsid w:val="003004B4"/>
    <w:rsid w:val="0030053C"/>
    <w:rsid w:val="003005DB"/>
    <w:rsid w:val="00300698"/>
    <w:rsid w:val="00301BAB"/>
    <w:rsid w:val="0030267F"/>
    <w:rsid w:val="00302B66"/>
    <w:rsid w:val="003032A7"/>
    <w:rsid w:val="00305017"/>
    <w:rsid w:val="003051FC"/>
    <w:rsid w:val="003056C1"/>
    <w:rsid w:val="003063AD"/>
    <w:rsid w:val="003065DC"/>
    <w:rsid w:val="003079D7"/>
    <w:rsid w:val="00307C75"/>
    <w:rsid w:val="003100AB"/>
    <w:rsid w:val="0031079D"/>
    <w:rsid w:val="00310BF6"/>
    <w:rsid w:val="00311608"/>
    <w:rsid w:val="0031219F"/>
    <w:rsid w:val="003140C5"/>
    <w:rsid w:val="00314296"/>
    <w:rsid w:val="00314441"/>
    <w:rsid w:val="00314A57"/>
    <w:rsid w:val="003151B4"/>
    <w:rsid w:val="003159D3"/>
    <w:rsid w:val="00315E85"/>
    <w:rsid w:val="00316D34"/>
    <w:rsid w:val="00316FC9"/>
    <w:rsid w:val="003177D4"/>
    <w:rsid w:val="003179C6"/>
    <w:rsid w:val="00320647"/>
    <w:rsid w:val="00320743"/>
    <w:rsid w:val="00320FCA"/>
    <w:rsid w:val="003211F9"/>
    <w:rsid w:val="00321A96"/>
    <w:rsid w:val="00322815"/>
    <w:rsid w:val="00323202"/>
    <w:rsid w:val="00323264"/>
    <w:rsid w:val="0032331C"/>
    <w:rsid w:val="003235A9"/>
    <w:rsid w:val="00323D5A"/>
    <w:rsid w:val="003243B8"/>
    <w:rsid w:val="003248B8"/>
    <w:rsid w:val="00324FD6"/>
    <w:rsid w:val="00325605"/>
    <w:rsid w:val="00325B01"/>
    <w:rsid w:val="00325D57"/>
    <w:rsid w:val="0032641E"/>
    <w:rsid w:val="003270F7"/>
    <w:rsid w:val="003273DC"/>
    <w:rsid w:val="00327F25"/>
    <w:rsid w:val="00327F7E"/>
    <w:rsid w:val="0032B4EF"/>
    <w:rsid w:val="00330030"/>
    <w:rsid w:val="003308B0"/>
    <w:rsid w:val="0033142F"/>
    <w:rsid w:val="0033159F"/>
    <w:rsid w:val="00331D7D"/>
    <w:rsid w:val="003345F7"/>
    <w:rsid w:val="003359E9"/>
    <w:rsid w:val="00336113"/>
    <w:rsid w:val="00336D2C"/>
    <w:rsid w:val="00336F1F"/>
    <w:rsid w:val="00336F64"/>
    <w:rsid w:val="0033747F"/>
    <w:rsid w:val="00340474"/>
    <w:rsid w:val="00340852"/>
    <w:rsid w:val="00340CE8"/>
    <w:rsid w:val="00340D34"/>
    <w:rsid w:val="003413E2"/>
    <w:rsid w:val="00341534"/>
    <w:rsid w:val="00341DEE"/>
    <w:rsid w:val="00341EE1"/>
    <w:rsid w:val="00342072"/>
    <w:rsid w:val="003420BB"/>
    <w:rsid w:val="00342E9C"/>
    <w:rsid w:val="00343328"/>
    <w:rsid w:val="003435D9"/>
    <w:rsid w:val="00344A54"/>
    <w:rsid w:val="00344D04"/>
    <w:rsid w:val="00344D3E"/>
    <w:rsid w:val="00344DE7"/>
    <w:rsid w:val="00344FA0"/>
    <w:rsid w:val="00345989"/>
    <w:rsid w:val="00346C07"/>
    <w:rsid w:val="003470B9"/>
    <w:rsid w:val="003474D9"/>
    <w:rsid w:val="00347534"/>
    <w:rsid w:val="00347611"/>
    <w:rsid w:val="00347D56"/>
    <w:rsid w:val="0035042F"/>
    <w:rsid w:val="0035065B"/>
    <w:rsid w:val="00350B42"/>
    <w:rsid w:val="00350EF3"/>
    <w:rsid w:val="00351146"/>
    <w:rsid w:val="00352813"/>
    <w:rsid w:val="00352F0C"/>
    <w:rsid w:val="00353143"/>
    <w:rsid w:val="003537E6"/>
    <w:rsid w:val="00353997"/>
    <w:rsid w:val="00354367"/>
    <w:rsid w:val="003543BB"/>
    <w:rsid w:val="003549F9"/>
    <w:rsid w:val="00354B7F"/>
    <w:rsid w:val="00355333"/>
    <w:rsid w:val="003553A8"/>
    <w:rsid w:val="003561CC"/>
    <w:rsid w:val="00356277"/>
    <w:rsid w:val="00360098"/>
    <w:rsid w:val="003607B9"/>
    <w:rsid w:val="00360807"/>
    <w:rsid w:val="003608A0"/>
    <w:rsid w:val="00360D35"/>
    <w:rsid w:val="00360EBB"/>
    <w:rsid w:val="003616A5"/>
    <w:rsid w:val="0036171E"/>
    <w:rsid w:val="00361C81"/>
    <w:rsid w:val="00363714"/>
    <w:rsid w:val="00363A6B"/>
    <w:rsid w:val="00363AA5"/>
    <w:rsid w:val="00363B46"/>
    <w:rsid w:val="00363F41"/>
    <w:rsid w:val="0036404A"/>
    <w:rsid w:val="00364CED"/>
    <w:rsid w:val="00365D06"/>
    <w:rsid w:val="00367D1F"/>
    <w:rsid w:val="00370FD8"/>
    <w:rsid w:val="00371245"/>
    <w:rsid w:val="00372F79"/>
    <w:rsid w:val="003733EA"/>
    <w:rsid w:val="003738F5"/>
    <w:rsid w:val="00373B20"/>
    <w:rsid w:val="003745F2"/>
    <w:rsid w:val="00374C5E"/>
    <w:rsid w:val="003750DC"/>
    <w:rsid w:val="00375142"/>
    <w:rsid w:val="003754A7"/>
    <w:rsid w:val="003754D4"/>
    <w:rsid w:val="00375F20"/>
    <w:rsid w:val="0037630C"/>
    <w:rsid w:val="00377442"/>
    <w:rsid w:val="00377BAC"/>
    <w:rsid w:val="00380843"/>
    <w:rsid w:val="00381BCF"/>
    <w:rsid w:val="00382503"/>
    <w:rsid w:val="003825ED"/>
    <w:rsid w:val="003829E0"/>
    <w:rsid w:val="00382AFA"/>
    <w:rsid w:val="0038313A"/>
    <w:rsid w:val="00383ADA"/>
    <w:rsid w:val="00384243"/>
    <w:rsid w:val="0038424D"/>
    <w:rsid w:val="00384592"/>
    <w:rsid w:val="003847ED"/>
    <w:rsid w:val="00384C36"/>
    <w:rsid w:val="003855EF"/>
    <w:rsid w:val="00386369"/>
    <w:rsid w:val="00386F9A"/>
    <w:rsid w:val="00387499"/>
    <w:rsid w:val="00390995"/>
    <w:rsid w:val="00391B26"/>
    <w:rsid w:val="00391D20"/>
    <w:rsid w:val="00392427"/>
    <w:rsid w:val="00392DB8"/>
    <w:rsid w:val="003937B5"/>
    <w:rsid w:val="003941FD"/>
    <w:rsid w:val="00394499"/>
    <w:rsid w:val="003946D1"/>
    <w:rsid w:val="0039521E"/>
    <w:rsid w:val="003954F9"/>
    <w:rsid w:val="00396454"/>
    <w:rsid w:val="00396679"/>
    <w:rsid w:val="0039683A"/>
    <w:rsid w:val="00397331"/>
    <w:rsid w:val="0039734F"/>
    <w:rsid w:val="003A003A"/>
    <w:rsid w:val="003A07A6"/>
    <w:rsid w:val="003A2336"/>
    <w:rsid w:val="003A2391"/>
    <w:rsid w:val="003A24C0"/>
    <w:rsid w:val="003A2577"/>
    <w:rsid w:val="003A272F"/>
    <w:rsid w:val="003A2760"/>
    <w:rsid w:val="003A2A26"/>
    <w:rsid w:val="003A3251"/>
    <w:rsid w:val="003A37D1"/>
    <w:rsid w:val="003A3FE0"/>
    <w:rsid w:val="003A479B"/>
    <w:rsid w:val="003A482B"/>
    <w:rsid w:val="003A49EC"/>
    <w:rsid w:val="003A5926"/>
    <w:rsid w:val="003A5F97"/>
    <w:rsid w:val="003A6DC6"/>
    <w:rsid w:val="003A6F25"/>
    <w:rsid w:val="003A723C"/>
    <w:rsid w:val="003A7DA0"/>
    <w:rsid w:val="003B1215"/>
    <w:rsid w:val="003B17B4"/>
    <w:rsid w:val="003B20D5"/>
    <w:rsid w:val="003B2740"/>
    <w:rsid w:val="003B2DB5"/>
    <w:rsid w:val="003B331A"/>
    <w:rsid w:val="003B3E54"/>
    <w:rsid w:val="003B432D"/>
    <w:rsid w:val="003B4953"/>
    <w:rsid w:val="003B4DF1"/>
    <w:rsid w:val="003B50D6"/>
    <w:rsid w:val="003B5E66"/>
    <w:rsid w:val="003B6331"/>
    <w:rsid w:val="003B6585"/>
    <w:rsid w:val="003B6B49"/>
    <w:rsid w:val="003B73C1"/>
    <w:rsid w:val="003B7682"/>
    <w:rsid w:val="003B78DE"/>
    <w:rsid w:val="003C110E"/>
    <w:rsid w:val="003C154F"/>
    <w:rsid w:val="003C2275"/>
    <w:rsid w:val="003C2E48"/>
    <w:rsid w:val="003C42E0"/>
    <w:rsid w:val="003C5A20"/>
    <w:rsid w:val="003C5EB3"/>
    <w:rsid w:val="003C71E3"/>
    <w:rsid w:val="003C78D3"/>
    <w:rsid w:val="003D0131"/>
    <w:rsid w:val="003D07BB"/>
    <w:rsid w:val="003D0957"/>
    <w:rsid w:val="003D0AF6"/>
    <w:rsid w:val="003D0B14"/>
    <w:rsid w:val="003D0CFF"/>
    <w:rsid w:val="003D13DE"/>
    <w:rsid w:val="003D1CBF"/>
    <w:rsid w:val="003D3373"/>
    <w:rsid w:val="003D455E"/>
    <w:rsid w:val="003D475D"/>
    <w:rsid w:val="003D4B26"/>
    <w:rsid w:val="003D4C5E"/>
    <w:rsid w:val="003D50BA"/>
    <w:rsid w:val="003D5821"/>
    <w:rsid w:val="003D5F63"/>
    <w:rsid w:val="003D69F6"/>
    <w:rsid w:val="003D7378"/>
    <w:rsid w:val="003E0132"/>
    <w:rsid w:val="003E031B"/>
    <w:rsid w:val="003E25F5"/>
    <w:rsid w:val="003E2741"/>
    <w:rsid w:val="003E4BA1"/>
    <w:rsid w:val="003E4EC6"/>
    <w:rsid w:val="003E60E5"/>
    <w:rsid w:val="003E629D"/>
    <w:rsid w:val="003E6B30"/>
    <w:rsid w:val="003F0181"/>
    <w:rsid w:val="003F0D2F"/>
    <w:rsid w:val="003F0FBF"/>
    <w:rsid w:val="003F16F6"/>
    <w:rsid w:val="003F2919"/>
    <w:rsid w:val="003F35F2"/>
    <w:rsid w:val="003F38AB"/>
    <w:rsid w:val="003F443A"/>
    <w:rsid w:val="003F4DB8"/>
    <w:rsid w:val="003F4DCE"/>
    <w:rsid w:val="003F5DE3"/>
    <w:rsid w:val="003F62F3"/>
    <w:rsid w:val="003F6C89"/>
    <w:rsid w:val="003F77B2"/>
    <w:rsid w:val="003F7AE7"/>
    <w:rsid w:val="003F7CCC"/>
    <w:rsid w:val="004001A6"/>
    <w:rsid w:val="0040046E"/>
    <w:rsid w:val="00400684"/>
    <w:rsid w:val="00400BF8"/>
    <w:rsid w:val="00400D3E"/>
    <w:rsid w:val="004012EA"/>
    <w:rsid w:val="004035B2"/>
    <w:rsid w:val="004035C8"/>
    <w:rsid w:val="00403D23"/>
    <w:rsid w:val="00404467"/>
    <w:rsid w:val="004046E3"/>
    <w:rsid w:val="00404814"/>
    <w:rsid w:val="00405E3D"/>
    <w:rsid w:val="00407380"/>
    <w:rsid w:val="00407D04"/>
    <w:rsid w:val="00407DEF"/>
    <w:rsid w:val="0041004E"/>
    <w:rsid w:val="004108D0"/>
    <w:rsid w:val="004109B3"/>
    <w:rsid w:val="00410DCC"/>
    <w:rsid w:val="00411344"/>
    <w:rsid w:val="004117B6"/>
    <w:rsid w:val="0041195F"/>
    <w:rsid w:val="00411ADC"/>
    <w:rsid w:val="00411B83"/>
    <w:rsid w:val="004133B5"/>
    <w:rsid w:val="00414287"/>
    <w:rsid w:val="004143A9"/>
    <w:rsid w:val="004154D9"/>
    <w:rsid w:val="00415D1D"/>
    <w:rsid w:val="004160E9"/>
    <w:rsid w:val="00416F7C"/>
    <w:rsid w:val="00417502"/>
    <w:rsid w:val="00417F99"/>
    <w:rsid w:val="00420A29"/>
    <w:rsid w:val="00420BCF"/>
    <w:rsid w:val="00422863"/>
    <w:rsid w:val="004230AA"/>
    <w:rsid w:val="00423370"/>
    <w:rsid w:val="00423636"/>
    <w:rsid w:val="00423F3F"/>
    <w:rsid w:val="00424338"/>
    <w:rsid w:val="00424A37"/>
    <w:rsid w:val="00424E92"/>
    <w:rsid w:val="00425CC4"/>
    <w:rsid w:val="00426022"/>
    <w:rsid w:val="004261B6"/>
    <w:rsid w:val="0042750F"/>
    <w:rsid w:val="00427E7B"/>
    <w:rsid w:val="00430AA9"/>
    <w:rsid w:val="00430B6C"/>
    <w:rsid w:val="00431565"/>
    <w:rsid w:val="004329D1"/>
    <w:rsid w:val="00433E5E"/>
    <w:rsid w:val="00433FB8"/>
    <w:rsid w:val="0043400C"/>
    <w:rsid w:val="00434279"/>
    <w:rsid w:val="00434540"/>
    <w:rsid w:val="00434A46"/>
    <w:rsid w:val="00434D22"/>
    <w:rsid w:val="00434E92"/>
    <w:rsid w:val="004350C6"/>
    <w:rsid w:val="00435F7E"/>
    <w:rsid w:val="00436741"/>
    <w:rsid w:val="00437141"/>
    <w:rsid w:val="004375CA"/>
    <w:rsid w:val="004406F8"/>
    <w:rsid w:val="0044138C"/>
    <w:rsid w:val="00442575"/>
    <w:rsid w:val="00442D96"/>
    <w:rsid w:val="004431ED"/>
    <w:rsid w:val="004437A9"/>
    <w:rsid w:val="00443A37"/>
    <w:rsid w:val="00443D37"/>
    <w:rsid w:val="00444F4A"/>
    <w:rsid w:val="00445017"/>
    <w:rsid w:val="00445AB1"/>
    <w:rsid w:val="00445BA6"/>
    <w:rsid w:val="00446ED2"/>
    <w:rsid w:val="004471E6"/>
    <w:rsid w:val="00449226"/>
    <w:rsid w:val="00451920"/>
    <w:rsid w:val="00451EB2"/>
    <w:rsid w:val="0045311B"/>
    <w:rsid w:val="00453276"/>
    <w:rsid w:val="00454A23"/>
    <w:rsid w:val="00454AFE"/>
    <w:rsid w:val="004559BB"/>
    <w:rsid w:val="00455ED7"/>
    <w:rsid w:val="0045651B"/>
    <w:rsid w:val="00457166"/>
    <w:rsid w:val="00457604"/>
    <w:rsid w:val="00457612"/>
    <w:rsid w:val="004579C0"/>
    <w:rsid w:val="00460B68"/>
    <w:rsid w:val="00461133"/>
    <w:rsid w:val="00461CFB"/>
    <w:rsid w:val="00461FD7"/>
    <w:rsid w:val="00462A2D"/>
    <w:rsid w:val="00463336"/>
    <w:rsid w:val="0046367A"/>
    <w:rsid w:val="0046370A"/>
    <w:rsid w:val="0046416E"/>
    <w:rsid w:val="0046433B"/>
    <w:rsid w:val="00464BEB"/>
    <w:rsid w:val="00465207"/>
    <w:rsid w:val="00465479"/>
    <w:rsid w:val="00465744"/>
    <w:rsid w:val="00465FCD"/>
    <w:rsid w:val="00466681"/>
    <w:rsid w:val="00466E35"/>
    <w:rsid w:val="004679B9"/>
    <w:rsid w:val="00467ABE"/>
    <w:rsid w:val="00467F5C"/>
    <w:rsid w:val="004707BC"/>
    <w:rsid w:val="00470968"/>
    <w:rsid w:val="00471979"/>
    <w:rsid w:val="0047202A"/>
    <w:rsid w:val="0047286B"/>
    <w:rsid w:val="0047397C"/>
    <w:rsid w:val="004746F5"/>
    <w:rsid w:val="004747B2"/>
    <w:rsid w:val="00474DA9"/>
    <w:rsid w:val="00475060"/>
    <w:rsid w:val="004758E1"/>
    <w:rsid w:val="00476016"/>
    <w:rsid w:val="004769CD"/>
    <w:rsid w:val="004803CD"/>
    <w:rsid w:val="00481234"/>
    <w:rsid w:val="004812B3"/>
    <w:rsid w:val="004816BD"/>
    <w:rsid w:val="004819DB"/>
    <w:rsid w:val="00482BEB"/>
    <w:rsid w:val="00482BEE"/>
    <w:rsid w:val="00482E03"/>
    <w:rsid w:val="004832B9"/>
    <w:rsid w:val="00483FE0"/>
    <w:rsid w:val="00485385"/>
    <w:rsid w:val="00485923"/>
    <w:rsid w:val="00485E73"/>
    <w:rsid w:val="00486A07"/>
    <w:rsid w:val="00487209"/>
    <w:rsid w:val="00487CF3"/>
    <w:rsid w:val="00487D0E"/>
    <w:rsid w:val="004902B1"/>
    <w:rsid w:val="00492CAB"/>
    <w:rsid w:val="004949A2"/>
    <w:rsid w:val="004963AB"/>
    <w:rsid w:val="004968C3"/>
    <w:rsid w:val="004A058A"/>
    <w:rsid w:val="004A08ED"/>
    <w:rsid w:val="004A13C2"/>
    <w:rsid w:val="004A1597"/>
    <w:rsid w:val="004A2164"/>
    <w:rsid w:val="004A269D"/>
    <w:rsid w:val="004A275D"/>
    <w:rsid w:val="004A2A69"/>
    <w:rsid w:val="004A37C9"/>
    <w:rsid w:val="004A456C"/>
    <w:rsid w:val="004A6406"/>
    <w:rsid w:val="004A6EC7"/>
    <w:rsid w:val="004A714D"/>
    <w:rsid w:val="004B022B"/>
    <w:rsid w:val="004B03ED"/>
    <w:rsid w:val="004B09E3"/>
    <w:rsid w:val="004B0B79"/>
    <w:rsid w:val="004B1AA4"/>
    <w:rsid w:val="004B1B38"/>
    <w:rsid w:val="004B1BE1"/>
    <w:rsid w:val="004B2729"/>
    <w:rsid w:val="004B2832"/>
    <w:rsid w:val="004B3BEE"/>
    <w:rsid w:val="004B4B10"/>
    <w:rsid w:val="004B4EF0"/>
    <w:rsid w:val="004B561C"/>
    <w:rsid w:val="004B5A92"/>
    <w:rsid w:val="004B67DC"/>
    <w:rsid w:val="004B6D93"/>
    <w:rsid w:val="004B7584"/>
    <w:rsid w:val="004B763E"/>
    <w:rsid w:val="004B7B1C"/>
    <w:rsid w:val="004B7B71"/>
    <w:rsid w:val="004C00EA"/>
    <w:rsid w:val="004C01D5"/>
    <w:rsid w:val="004C0748"/>
    <w:rsid w:val="004C0805"/>
    <w:rsid w:val="004C1F75"/>
    <w:rsid w:val="004C2293"/>
    <w:rsid w:val="004C23C4"/>
    <w:rsid w:val="004C2842"/>
    <w:rsid w:val="004C3671"/>
    <w:rsid w:val="004C36F6"/>
    <w:rsid w:val="004C3B21"/>
    <w:rsid w:val="004C444F"/>
    <w:rsid w:val="004C5855"/>
    <w:rsid w:val="004C5882"/>
    <w:rsid w:val="004C5F7F"/>
    <w:rsid w:val="004C6B7B"/>
    <w:rsid w:val="004C6D10"/>
    <w:rsid w:val="004C785E"/>
    <w:rsid w:val="004D00F3"/>
    <w:rsid w:val="004D04D6"/>
    <w:rsid w:val="004D069F"/>
    <w:rsid w:val="004D0B43"/>
    <w:rsid w:val="004D0E84"/>
    <w:rsid w:val="004D15B3"/>
    <w:rsid w:val="004D1F46"/>
    <w:rsid w:val="004D229A"/>
    <w:rsid w:val="004D27A0"/>
    <w:rsid w:val="004D355F"/>
    <w:rsid w:val="004D383B"/>
    <w:rsid w:val="004D3ABA"/>
    <w:rsid w:val="004D4024"/>
    <w:rsid w:val="004D49B1"/>
    <w:rsid w:val="004D582A"/>
    <w:rsid w:val="004D679F"/>
    <w:rsid w:val="004D6D0D"/>
    <w:rsid w:val="004D7B8C"/>
    <w:rsid w:val="004E013B"/>
    <w:rsid w:val="004E01DD"/>
    <w:rsid w:val="004E0571"/>
    <w:rsid w:val="004E0A83"/>
    <w:rsid w:val="004E17EB"/>
    <w:rsid w:val="004E1A1E"/>
    <w:rsid w:val="004E1F66"/>
    <w:rsid w:val="004E247A"/>
    <w:rsid w:val="004E32AA"/>
    <w:rsid w:val="004E37E0"/>
    <w:rsid w:val="004E45E0"/>
    <w:rsid w:val="004E4DCC"/>
    <w:rsid w:val="004E4F4C"/>
    <w:rsid w:val="004E575E"/>
    <w:rsid w:val="004E59C3"/>
    <w:rsid w:val="004E6456"/>
    <w:rsid w:val="004E6E76"/>
    <w:rsid w:val="004E6F7F"/>
    <w:rsid w:val="004E71D4"/>
    <w:rsid w:val="004E7FC6"/>
    <w:rsid w:val="004F071D"/>
    <w:rsid w:val="004F0A33"/>
    <w:rsid w:val="004F124D"/>
    <w:rsid w:val="004F1D22"/>
    <w:rsid w:val="004F26E5"/>
    <w:rsid w:val="004F2877"/>
    <w:rsid w:val="004F2DF7"/>
    <w:rsid w:val="004F33BB"/>
    <w:rsid w:val="004F366C"/>
    <w:rsid w:val="004F40EF"/>
    <w:rsid w:val="004F5040"/>
    <w:rsid w:val="004F5152"/>
    <w:rsid w:val="004F626F"/>
    <w:rsid w:val="004F648C"/>
    <w:rsid w:val="004F7DDD"/>
    <w:rsid w:val="00500A2E"/>
    <w:rsid w:val="00501B3C"/>
    <w:rsid w:val="0050248E"/>
    <w:rsid w:val="00502B96"/>
    <w:rsid w:val="005037F2"/>
    <w:rsid w:val="0050453D"/>
    <w:rsid w:val="005051A7"/>
    <w:rsid w:val="005056E5"/>
    <w:rsid w:val="0050574B"/>
    <w:rsid w:val="00505B83"/>
    <w:rsid w:val="00505CFC"/>
    <w:rsid w:val="00505D68"/>
    <w:rsid w:val="00506EFF"/>
    <w:rsid w:val="005072E9"/>
    <w:rsid w:val="005102D6"/>
    <w:rsid w:val="005114F1"/>
    <w:rsid w:val="00511D59"/>
    <w:rsid w:val="005120A8"/>
    <w:rsid w:val="00513731"/>
    <w:rsid w:val="00513BD4"/>
    <w:rsid w:val="005144E4"/>
    <w:rsid w:val="00516070"/>
    <w:rsid w:val="00516B0C"/>
    <w:rsid w:val="00517B85"/>
    <w:rsid w:val="00520F79"/>
    <w:rsid w:val="0052213E"/>
    <w:rsid w:val="00522FA3"/>
    <w:rsid w:val="005233D9"/>
    <w:rsid w:val="00524E2A"/>
    <w:rsid w:val="00525947"/>
    <w:rsid w:val="00525C31"/>
    <w:rsid w:val="00526366"/>
    <w:rsid w:val="00526433"/>
    <w:rsid w:val="005265D4"/>
    <w:rsid w:val="00527861"/>
    <w:rsid w:val="00527B28"/>
    <w:rsid w:val="00527BA7"/>
    <w:rsid w:val="00530204"/>
    <w:rsid w:val="0053068A"/>
    <w:rsid w:val="00530EC7"/>
    <w:rsid w:val="00530F9C"/>
    <w:rsid w:val="0053113F"/>
    <w:rsid w:val="00534106"/>
    <w:rsid w:val="00534A37"/>
    <w:rsid w:val="00535432"/>
    <w:rsid w:val="00535502"/>
    <w:rsid w:val="00535D76"/>
    <w:rsid w:val="00535EDB"/>
    <w:rsid w:val="005369EC"/>
    <w:rsid w:val="00536F0D"/>
    <w:rsid w:val="0053768F"/>
    <w:rsid w:val="0054017D"/>
    <w:rsid w:val="0054060D"/>
    <w:rsid w:val="00540C15"/>
    <w:rsid w:val="00541002"/>
    <w:rsid w:val="00541675"/>
    <w:rsid w:val="00541AA5"/>
    <w:rsid w:val="00542D0A"/>
    <w:rsid w:val="0054339B"/>
    <w:rsid w:val="00544025"/>
    <w:rsid w:val="005440B1"/>
    <w:rsid w:val="0054522D"/>
    <w:rsid w:val="00545840"/>
    <w:rsid w:val="00545D7D"/>
    <w:rsid w:val="00545F72"/>
    <w:rsid w:val="00546617"/>
    <w:rsid w:val="00546D7A"/>
    <w:rsid w:val="0055031F"/>
    <w:rsid w:val="005504C9"/>
    <w:rsid w:val="005508B6"/>
    <w:rsid w:val="0055135E"/>
    <w:rsid w:val="0055183B"/>
    <w:rsid w:val="00551C42"/>
    <w:rsid w:val="0055274C"/>
    <w:rsid w:val="0055287B"/>
    <w:rsid w:val="00554944"/>
    <w:rsid w:val="00555BDF"/>
    <w:rsid w:val="005562F2"/>
    <w:rsid w:val="0056001F"/>
    <w:rsid w:val="0056067A"/>
    <w:rsid w:val="00560961"/>
    <w:rsid w:val="00560C4E"/>
    <w:rsid w:val="00560D31"/>
    <w:rsid w:val="005618E4"/>
    <w:rsid w:val="005620BD"/>
    <w:rsid w:val="00562833"/>
    <w:rsid w:val="00562AED"/>
    <w:rsid w:val="0056366C"/>
    <w:rsid w:val="00563AE7"/>
    <w:rsid w:val="00564290"/>
    <w:rsid w:val="00564823"/>
    <w:rsid w:val="00564AF4"/>
    <w:rsid w:val="00564B3B"/>
    <w:rsid w:val="00565864"/>
    <w:rsid w:val="00565E26"/>
    <w:rsid w:val="00565F92"/>
    <w:rsid w:val="00566D74"/>
    <w:rsid w:val="00567104"/>
    <w:rsid w:val="00567127"/>
    <w:rsid w:val="005676CA"/>
    <w:rsid w:val="005702EF"/>
    <w:rsid w:val="00571EC9"/>
    <w:rsid w:val="005728C8"/>
    <w:rsid w:val="00573278"/>
    <w:rsid w:val="0057341C"/>
    <w:rsid w:val="00573D46"/>
    <w:rsid w:val="00574180"/>
    <w:rsid w:val="00574277"/>
    <w:rsid w:val="00574BB2"/>
    <w:rsid w:val="00575025"/>
    <w:rsid w:val="00575AFF"/>
    <w:rsid w:val="0057698C"/>
    <w:rsid w:val="005769F2"/>
    <w:rsid w:val="00576C92"/>
    <w:rsid w:val="00576E09"/>
    <w:rsid w:val="005802F0"/>
    <w:rsid w:val="005809AA"/>
    <w:rsid w:val="00580D50"/>
    <w:rsid w:val="005812E4"/>
    <w:rsid w:val="00581866"/>
    <w:rsid w:val="00581A6C"/>
    <w:rsid w:val="00581DB8"/>
    <w:rsid w:val="00582963"/>
    <w:rsid w:val="00582BBF"/>
    <w:rsid w:val="00582EC5"/>
    <w:rsid w:val="00583250"/>
    <w:rsid w:val="00583689"/>
    <w:rsid w:val="0058445B"/>
    <w:rsid w:val="0058536A"/>
    <w:rsid w:val="00586215"/>
    <w:rsid w:val="00586BE8"/>
    <w:rsid w:val="0058736F"/>
    <w:rsid w:val="00587535"/>
    <w:rsid w:val="00591CF7"/>
    <w:rsid w:val="00591F78"/>
    <w:rsid w:val="00591FB8"/>
    <w:rsid w:val="0059360E"/>
    <w:rsid w:val="00593798"/>
    <w:rsid w:val="0059457A"/>
    <w:rsid w:val="00594772"/>
    <w:rsid w:val="0059573A"/>
    <w:rsid w:val="0059584A"/>
    <w:rsid w:val="00595FDC"/>
    <w:rsid w:val="0059702D"/>
    <w:rsid w:val="00597805"/>
    <w:rsid w:val="00597971"/>
    <w:rsid w:val="005A028A"/>
    <w:rsid w:val="005A0A9E"/>
    <w:rsid w:val="005A0B51"/>
    <w:rsid w:val="005A127C"/>
    <w:rsid w:val="005A1AEC"/>
    <w:rsid w:val="005A1D67"/>
    <w:rsid w:val="005A1EB6"/>
    <w:rsid w:val="005A1EFF"/>
    <w:rsid w:val="005A25CA"/>
    <w:rsid w:val="005A2734"/>
    <w:rsid w:val="005A2E3D"/>
    <w:rsid w:val="005A3830"/>
    <w:rsid w:val="005A4006"/>
    <w:rsid w:val="005A458A"/>
    <w:rsid w:val="005A5686"/>
    <w:rsid w:val="005A6D00"/>
    <w:rsid w:val="005A6FD1"/>
    <w:rsid w:val="005A719C"/>
    <w:rsid w:val="005A78EF"/>
    <w:rsid w:val="005A7F90"/>
    <w:rsid w:val="005B0878"/>
    <w:rsid w:val="005B0CC4"/>
    <w:rsid w:val="005B0D82"/>
    <w:rsid w:val="005B16DD"/>
    <w:rsid w:val="005B1B94"/>
    <w:rsid w:val="005B1E62"/>
    <w:rsid w:val="005B2514"/>
    <w:rsid w:val="005B2A63"/>
    <w:rsid w:val="005B2AEA"/>
    <w:rsid w:val="005B319A"/>
    <w:rsid w:val="005B3504"/>
    <w:rsid w:val="005B3849"/>
    <w:rsid w:val="005B4391"/>
    <w:rsid w:val="005B4FAC"/>
    <w:rsid w:val="005B5111"/>
    <w:rsid w:val="005B544B"/>
    <w:rsid w:val="005B6404"/>
    <w:rsid w:val="005B6BCA"/>
    <w:rsid w:val="005B764E"/>
    <w:rsid w:val="005B7A44"/>
    <w:rsid w:val="005C099C"/>
    <w:rsid w:val="005C09B5"/>
    <w:rsid w:val="005C114A"/>
    <w:rsid w:val="005C1F27"/>
    <w:rsid w:val="005C1FC8"/>
    <w:rsid w:val="005C22ED"/>
    <w:rsid w:val="005C2B04"/>
    <w:rsid w:val="005C3049"/>
    <w:rsid w:val="005C3A54"/>
    <w:rsid w:val="005C3A88"/>
    <w:rsid w:val="005C423E"/>
    <w:rsid w:val="005C44A1"/>
    <w:rsid w:val="005C4968"/>
    <w:rsid w:val="005C4F8C"/>
    <w:rsid w:val="005C548F"/>
    <w:rsid w:val="005C58AD"/>
    <w:rsid w:val="005C6954"/>
    <w:rsid w:val="005C6D2C"/>
    <w:rsid w:val="005C79D6"/>
    <w:rsid w:val="005D05BC"/>
    <w:rsid w:val="005D093C"/>
    <w:rsid w:val="005D134D"/>
    <w:rsid w:val="005D1872"/>
    <w:rsid w:val="005D31B0"/>
    <w:rsid w:val="005D4495"/>
    <w:rsid w:val="005D4D9E"/>
    <w:rsid w:val="005D4E36"/>
    <w:rsid w:val="005D5D72"/>
    <w:rsid w:val="005D5F70"/>
    <w:rsid w:val="005D60ED"/>
    <w:rsid w:val="005D75F0"/>
    <w:rsid w:val="005E030E"/>
    <w:rsid w:val="005E0DF8"/>
    <w:rsid w:val="005E13A1"/>
    <w:rsid w:val="005E15A6"/>
    <w:rsid w:val="005E1BE3"/>
    <w:rsid w:val="005E2127"/>
    <w:rsid w:val="005E27DA"/>
    <w:rsid w:val="005E2A8E"/>
    <w:rsid w:val="005E31C3"/>
    <w:rsid w:val="005E4BC5"/>
    <w:rsid w:val="005E5188"/>
    <w:rsid w:val="005E567C"/>
    <w:rsid w:val="005E5BAB"/>
    <w:rsid w:val="005E5E2B"/>
    <w:rsid w:val="005E60E2"/>
    <w:rsid w:val="005E6127"/>
    <w:rsid w:val="005E699E"/>
    <w:rsid w:val="005E7797"/>
    <w:rsid w:val="005E77EB"/>
    <w:rsid w:val="005E7FDA"/>
    <w:rsid w:val="005F0279"/>
    <w:rsid w:val="005F0F3D"/>
    <w:rsid w:val="005F0F63"/>
    <w:rsid w:val="005F183D"/>
    <w:rsid w:val="005F1993"/>
    <w:rsid w:val="005F1BB1"/>
    <w:rsid w:val="005F334E"/>
    <w:rsid w:val="005F4DE7"/>
    <w:rsid w:val="005F5DE9"/>
    <w:rsid w:val="005F6159"/>
    <w:rsid w:val="005F650E"/>
    <w:rsid w:val="005F6515"/>
    <w:rsid w:val="005F6F9D"/>
    <w:rsid w:val="005F7695"/>
    <w:rsid w:val="00600EAC"/>
    <w:rsid w:val="006016DF"/>
    <w:rsid w:val="00601943"/>
    <w:rsid w:val="00601B3C"/>
    <w:rsid w:val="00601C41"/>
    <w:rsid w:val="00602175"/>
    <w:rsid w:val="00603F8B"/>
    <w:rsid w:val="00604FBF"/>
    <w:rsid w:val="0060742C"/>
    <w:rsid w:val="00607D52"/>
    <w:rsid w:val="00611677"/>
    <w:rsid w:val="00611B06"/>
    <w:rsid w:val="00611E75"/>
    <w:rsid w:val="0061290C"/>
    <w:rsid w:val="00612AFF"/>
    <w:rsid w:val="0061317A"/>
    <w:rsid w:val="00613E59"/>
    <w:rsid w:val="00615D51"/>
    <w:rsid w:val="00616A1B"/>
    <w:rsid w:val="00616A22"/>
    <w:rsid w:val="00617195"/>
    <w:rsid w:val="006199BE"/>
    <w:rsid w:val="006203D3"/>
    <w:rsid w:val="006213C7"/>
    <w:rsid w:val="0062198D"/>
    <w:rsid w:val="00621F2D"/>
    <w:rsid w:val="00622193"/>
    <w:rsid w:val="00622E67"/>
    <w:rsid w:val="00622FC3"/>
    <w:rsid w:val="00623359"/>
    <w:rsid w:val="006235C4"/>
    <w:rsid w:val="00623ACD"/>
    <w:rsid w:val="00624046"/>
    <w:rsid w:val="00624321"/>
    <w:rsid w:val="00624497"/>
    <w:rsid w:val="006252A8"/>
    <w:rsid w:val="006252D4"/>
    <w:rsid w:val="006259C7"/>
    <w:rsid w:val="0062660C"/>
    <w:rsid w:val="00626A5B"/>
    <w:rsid w:val="006270CD"/>
    <w:rsid w:val="00627C49"/>
    <w:rsid w:val="0062B7CB"/>
    <w:rsid w:val="006303D4"/>
    <w:rsid w:val="006307D2"/>
    <w:rsid w:val="006309C5"/>
    <w:rsid w:val="00631381"/>
    <w:rsid w:val="00631579"/>
    <w:rsid w:val="006319FD"/>
    <w:rsid w:val="00631F0A"/>
    <w:rsid w:val="00632D6E"/>
    <w:rsid w:val="006337C9"/>
    <w:rsid w:val="00633A79"/>
    <w:rsid w:val="00634AD9"/>
    <w:rsid w:val="00634D41"/>
    <w:rsid w:val="00635104"/>
    <w:rsid w:val="006359E7"/>
    <w:rsid w:val="00635FA2"/>
    <w:rsid w:val="00635FF8"/>
    <w:rsid w:val="0063626B"/>
    <w:rsid w:val="00637A00"/>
    <w:rsid w:val="00637D8C"/>
    <w:rsid w:val="00640065"/>
    <w:rsid w:val="00640705"/>
    <w:rsid w:val="006410C0"/>
    <w:rsid w:val="00641829"/>
    <w:rsid w:val="00642181"/>
    <w:rsid w:val="00642569"/>
    <w:rsid w:val="00642709"/>
    <w:rsid w:val="0064282C"/>
    <w:rsid w:val="00643FD3"/>
    <w:rsid w:val="00647143"/>
    <w:rsid w:val="0064726C"/>
    <w:rsid w:val="006478C6"/>
    <w:rsid w:val="006479DA"/>
    <w:rsid w:val="00650785"/>
    <w:rsid w:val="00651217"/>
    <w:rsid w:val="006512C1"/>
    <w:rsid w:val="006517B8"/>
    <w:rsid w:val="00651F67"/>
    <w:rsid w:val="00652B98"/>
    <w:rsid w:val="00652F46"/>
    <w:rsid w:val="006533F6"/>
    <w:rsid w:val="00653AE6"/>
    <w:rsid w:val="00653CA2"/>
    <w:rsid w:val="00653DEA"/>
    <w:rsid w:val="00653FF6"/>
    <w:rsid w:val="00655603"/>
    <w:rsid w:val="00656536"/>
    <w:rsid w:val="006566DC"/>
    <w:rsid w:val="00656E84"/>
    <w:rsid w:val="00657338"/>
    <w:rsid w:val="006576C3"/>
    <w:rsid w:val="00657732"/>
    <w:rsid w:val="006577B5"/>
    <w:rsid w:val="006605F5"/>
    <w:rsid w:val="006613D4"/>
    <w:rsid w:val="00662575"/>
    <w:rsid w:val="00662AAE"/>
    <w:rsid w:val="00663842"/>
    <w:rsid w:val="0066391E"/>
    <w:rsid w:val="00663AF4"/>
    <w:rsid w:val="00663C8A"/>
    <w:rsid w:val="006663DB"/>
    <w:rsid w:val="006664D7"/>
    <w:rsid w:val="00666CC4"/>
    <w:rsid w:val="00667065"/>
    <w:rsid w:val="0066755E"/>
    <w:rsid w:val="00667865"/>
    <w:rsid w:val="00667ED5"/>
    <w:rsid w:val="00667F8D"/>
    <w:rsid w:val="0067136F"/>
    <w:rsid w:val="00671668"/>
    <w:rsid w:val="00672785"/>
    <w:rsid w:val="0067296B"/>
    <w:rsid w:val="00672CE2"/>
    <w:rsid w:val="00672DF2"/>
    <w:rsid w:val="0067378E"/>
    <w:rsid w:val="00673EDC"/>
    <w:rsid w:val="00674052"/>
    <w:rsid w:val="00675397"/>
    <w:rsid w:val="006756BD"/>
    <w:rsid w:val="00675E53"/>
    <w:rsid w:val="00676100"/>
    <w:rsid w:val="00676906"/>
    <w:rsid w:val="00676BD6"/>
    <w:rsid w:val="00676C00"/>
    <w:rsid w:val="006770E6"/>
    <w:rsid w:val="006816DC"/>
    <w:rsid w:val="00682F6F"/>
    <w:rsid w:val="00683E59"/>
    <w:rsid w:val="00683EE0"/>
    <w:rsid w:val="00684047"/>
    <w:rsid w:val="006842DB"/>
    <w:rsid w:val="00685E95"/>
    <w:rsid w:val="00686A29"/>
    <w:rsid w:val="00687E5A"/>
    <w:rsid w:val="006901FF"/>
    <w:rsid w:val="0069027A"/>
    <w:rsid w:val="00690428"/>
    <w:rsid w:val="00690555"/>
    <w:rsid w:val="00690621"/>
    <w:rsid w:val="00690DD6"/>
    <w:rsid w:val="0069198A"/>
    <w:rsid w:val="0069226A"/>
    <w:rsid w:val="00692B5C"/>
    <w:rsid w:val="00693023"/>
    <w:rsid w:val="006933B8"/>
    <w:rsid w:val="006934F8"/>
    <w:rsid w:val="006944F4"/>
    <w:rsid w:val="00694BC0"/>
    <w:rsid w:val="00694E1A"/>
    <w:rsid w:val="00695FA2"/>
    <w:rsid w:val="0069686A"/>
    <w:rsid w:val="00696A3D"/>
    <w:rsid w:val="006970C7"/>
    <w:rsid w:val="0069714C"/>
    <w:rsid w:val="006973A6"/>
    <w:rsid w:val="006973B0"/>
    <w:rsid w:val="00697898"/>
    <w:rsid w:val="006A072D"/>
    <w:rsid w:val="006A14CC"/>
    <w:rsid w:val="006A14CF"/>
    <w:rsid w:val="006A170C"/>
    <w:rsid w:val="006A1B59"/>
    <w:rsid w:val="006A22E1"/>
    <w:rsid w:val="006A23DB"/>
    <w:rsid w:val="006A299A"/>
    <w:rsid w:val="006A356C"/>
    <w:rsid w:val="006A4632"/>
    <w:rsid w:val="006A4A33"/>
    <w:rsid w:val="006A50EA"/>
    <w:rsid w:val="006A519E"/>
    <w:rsid w:val="006A5790"/>
    <w:rsid w:val="006A790F"/>
    <w:rsid w:val="006B0658"/>
    <w:rsid w:val="006B19FD"/>
    <w:rsid w:val="006B2678"/>
    <w:rsid w:val="006B2B31"/>
    <w:rsid w:val="006B3647"/>
    <w:rsid w:val="006B38D4"/>
    <w:rsid w:val="006B397A"/>
    <w:rsid w:val="006B3F25"/>
    <w:rsid w:val="006B5D95"/>
    <w:rsid w:val="006B6903"/>
    <w:rsid w:val="006B6EC0"/>
    <w:rsid w:val="006B7109"/>
    <w:rsid w:val="006C001C"/>
    <w:rsid w:val="006C03FB"/>
    <w:rsid w:val="006C09BE"/>
    <w:rsid w:val="006C1816"/>
    <w:rsid w:val="006C1A19"/>
    <w:rsid w:val="006C1FAA"/>
    <w:rsid w:val="006C2291"/>
    <w:rsid w:val="006C407C"/>
    <w:rsid w:val="006C5DBC"/>
    <w:rsid w:val="006C762B"/>
    <w:rsid w:val="006C78FE"/>
    <w:rsid w:val="006C7DF3"/>
    <w:rsid w:val="006D07E5"/>
    <w:rsid w:val="006D1407"/>
    <w:rsid w:val="006D1424"/>
    <w:rsid w:val="006D157A"/>
    <w:rsid w:val="006D2C05"/>
    <w:rsid w:val="006D2DC8"/>
    <w:rsid w:val="006D354B"/>
    <w:rsid w:val="006D3646"/>
    <w:rsid w:val="006D3695"/>
    <w:rsid w:val="006D5CF8"/>
    <w:rsid w:val="006D5EC9"/>
    <w:rsid w:val="006D60E3"/>
    <w:rsid w:val="006D6472"/>
    <w:rsid w:val="006D64C9"/>
    <w:rsid w:val="006D6865"/>
    <w:rsid w:val="006D6D90"/>
    <w:rsid w:val="006D7A2D"/>
    <w:rsid w:val="006E006E"/>
    <w:rsid w:val="006E1212"/>
    <w:rsid w:val="006E1C90"/>
    <w:rsid w:val="006E26FF"/>
    <w:rsid w:val="006E3184"/>
    <w:rsid w:val="006E31E6"/>
    <w:rsid w:val="006E4B61"/>
    <w:rsid w:val="006E6C91"/>
    <w:rsid w:val="006F0EE3"/>
    <w:rsid w:val="006F1953"/>
    <w:rsid w:val="006F204E"/>
    <w:rsid w:val="006F240E"/>
    <w:rsid w:val="006F3F21"/>
    <w:rsid w:val="006F3F86"/>
    <w:rsid w:val="006F4049"/>
    <w:rsid w:val="006F46B2"/>
    <w:rsid w:val="006F47B1"/>
    <w:rsid w:val="006F4C05"/>
    <w:rsid w:val="006F5148"/>
    <w:rsid w:val="006F5273"/>
    <w:rsid w:val="006F552D"/>
    <w:rsid w:val="006F56F0"/>
    <w:rsid w:val="006F658B"/>
    <w:rsid w:val="006F65D8"/>
    <w:rsid w:val="006F675F"/>
    <w:rsid w:val="006F71F4"/>
    <w:rsid w:val="006F7588"/>
    <w:rsid w:val="0070038B"/>
    <w:rsid w:val="00700F6F"/>
    <w:rsid w:val="007015FC"/>
    <w:rsid w:val="007015FD"/>
    <w:rsid w:val="0070226E"/>
    <w:rsid w:val="00702BE7"/>
    <w:rsid w:val="00702EF2"/>
    <w:rsid w:val="00703349"/>
    <w:rsid w:val="00703D8A"/>
    <w:rsid w:val="007052DF"/>
    <w:rsid w:val="007053F1"/>
    <w:rsid w:val="007058EC"/>
    <w:rsid w:val="00705C6A"/>
    <w:rsid w:val="0070659D"/>
    <w:rsid w:val="007069DD"/>
    <w:rsid w:val="0070702F"/>
    <w:rsid w:val="00707E04"/>
    <w:rsid w:val="0071085A"/>
    <w:rsid w:val="0071159D"/>
    <w:rsid w:val="00711B9D"/>
    <w:rsid w:val="007123CC"/>
    <w:rsid w:val="00712959"/>
    <w:rsid w:val="007131F4"/>
    <w:rsid w:val="0071320D"/>
    <w:rsid w:val="00713768"/>
    <w:rsid w:val="00714075"/>
    <w:rsid w:val="0071422C"/>
    <w:rsid w:val="00714449"/>
    <w:rsid w:val="00714B5D"/>
    <w:rsid w:val="00714E4F"/>
    <w:rsid w:val="0071550D"/>
    <w:rsid w:val="00715894"/>
    <w:rsid w:val="00716C67"/>
    <w:rsid w:val="007170D4"/>
    <w:rsid w:val="00717C9A"/>
    <w:rsid w:val="007204AE"/>
    <w:rsid w:val="00720885"/>
    <w:rsid w:val="00720A15"/>
    <w:rsid w:val="00720A1D"/>
    <w:rsid w:val="00721098"/>
    <w:rsid w:val="007215F9"/>
    <w:rsid w:val="00721AFE"/>
    <w:rsid w:val="00721E1B"/>
    <w:rsid w:val="0072216A"/>
    <w:rsid w:val="007227C8"/>
    <w:rsid w:val="007236CF"/>
    <w:rsid w:val="0072462A"/>
    <w:rsid w:val="00725A64"/>
    <w:rsid w:val="00725D08"/>
    <w:rsid w:val="00726800"/>
    <w:rsid w:val="00726993"/>
    <w:rsid w:val="0072725A"/>
    <w:rsid w:val="0072771A"/>
    <w:rsid w:val="00727D7C"/>
    <w:rsid w:val="00730CDD"/>
    <w:rsid w:val="0073176E"/>
    <w:rsid w:val="00732C94"/>
    <w:rsid w:val="00732E1B"/>
    <w:rsid w:val="00733263"/>
    <w:rsid w:val="00733B4A"/>
    <w:rsid w:val="007356BC"/>
    <w:rsid w:val="00735D15"/>
    <w:rsid w:val="00735ED9"/>
    <w:rsid w:val="007377C4"/>
    <w:rsid w:val="00740174"/>
    <w:rsid w:val="007408D5"/>
    <w:rsid w:val="00740F89"/>
    <w:rsid w:val="00740FE0"/>
    <w:rsid w:val="0074164B"/>
    <w:rsid w:val="0074183A"/>
    <w:rsid w:val="00741896"/>
    <w:rsid w:val="00742099"/>
    <w:rsid w:val="007424C4"/>
    <w:rsid w:val="00742DAB"/>
    <w:rsid w:val="00742EE6"/>
    <w:rsid w:val="007431D7"/>
    <w:rsid w:val="007439AF"/>
    <w:rsid w:val="007442E8"/>
    <w:rsid w:val="007444DC"/>
    <w:rsid w:val="00746198"/>
    <w:rsid w:val="00746E51"/>
    <w:rsid w:val="007470FE"/>
    <w:rsid w:val="00747C12"/>
    <w:rsid w:val="00747F93"/>
    <w:rsid w:val="00751881"/>
    <w:rsid w:val="00751C2E"/>
    <w:rsid w:val="00751DCF"/>
    <w:rsid w:val="00751DD1"/>
    <w:rsid w:val="007527F4"/>
    <w:rsid w:val="007536F6"/>
    <w:rsid w:val="00753BC0"/>
    <w:rsid w:val="00754884"/>
    <w:rsid w:val="007550C4"/>
    <w:rsid w:val="007554A8"/>
    <w:rsid w:val="00755B45"/>
    <w:rsid w:val="00756740"/>
    <w:rsid w:val="00756871"/>
    <w:rsid w:val="0075708F"/>
    <w:rsid w:val="007570D4"/>
    <w:rsid w:val="007571F4"/>
    <w:rsid w:val="007575EB"/>
    <w:rsid w:val="00757668"/>
    <w:rsid w:val="007578FC"/>
    <w:rsid w:val="00757F4E"/>
    <w:rsid w:val="007587DB"/>
    <w:rsid w:val="00760B3B"/>
    <w:rsid w:val="00760DAC"/>
    <w:rsid w:val="00761010"/>
    <w:rsid w:val="007611C0"/>
    <w:rsid w:val="00761B3B"/>
    <w:rsid w:val="007623EA"/>
    <w:rsid w:val="00762FA7"/>
    <w:rsid w:val="007630D7"/>
    <w:rsid w:val="007632DA"/>
    <w:rsid w:val="007649AC"/>
    <w:rsid w:val="0076705B"/>
    <w:rsid w:val="00767270"/>
    <w:rsid w:val="007706A7"/>
    <w:rsid w:val="00770BA2"/>
    <w:rsid w:val="00771BFB"/>
    <w:rsid w:val="00771D47"/>
    <w:rsid w:val="00772618"/>
    <w:rsid w:val="007727C5"/>
    <w:rsid w:val="007735C4"/>
    <w:rsid w:val="0077388C"/>
    <w:rsid w:val="007739CC"/>
    <w:rsid w:val="00775685"/>
    <w:rsid w:val="00776216"/>
    <w:rsid w:val="00776B04"/>
    <w:rsid w:val="007827E0"/>
    <w:rsid w:val="007833D9"/>
    <w:rsid w:val="00783427"/>
    <w:rsid w:val="00783C11"/>
    <w:rsid w:val="007853C7"/>
    <w:rsid w:val="00785426"/>
    <w:rsid w:val="00785872"/>
    <w:rsid w:val="007900FF"/>
    <w:rsid w:val="00790447"/>
    <w:rsid w:val="007906F0"/>
    <w:rsid w:val="00790BED"/>
    <w:rsid w:val="007914AA"/>
    <w:rsid w:val="0079184B"/>
    <w:rsid w:val="007925ED"/>
    <w:rsid w:val="00793222"/>
    <w:rsid w:val="00794B0B"/>
    <w:rsid w:val="00794D94"/>
    <w:rsid w:val="00794E55"/>
    <w:rsid w:val="0079533F"/>
    <w:rsid w:val="00795E26"/>
    <w:rsid w:val="007961F5"/>
    <w:rsid w:val="0079648B"/>
    <w:rsid w:val="00796887"/>
    <w:rsid w:val="0079738F"/>
    <w:rsid w:val="00797C62"/>
    <w:rsid w:val="00797E6C"/>
    <w:rsid w:val="007A0127"/>
    <w:rsid w:val="007A06DD"/>
    <w:rsid w:val="007A0A2B"/>
    <w:rsid w:val="007A0E8C"/>
    <w:rsid w:val="007A1C47"/>
    <w:rsid w:val="007A1F06"/>
    <w:rsid w:val="007A3846"/>
    <w:rsid w:val="007A3DE0"/>
    <w:rsid w:val="007A5F4E"/>
    <w:rsid w:val="007A60DA"/>
    <w:rsid w:val="007A6D0D"/>
    <w:rsid w:val="007A70E4"/>
    <w:rsid w:val="007A7370"/>
    <w:rsid w:val="007A7CEC"/>
    <w:rsid w:val="007A7EF6"/>
    <w:rsid w:val="007B00AE"/>
    <w:rsid w:val="007B09A1"/>
    <w:rsid w:val="007B0E4C"/>
    <w:rsid w:val="007B10D8"/>
    <w:rsid w:val="007B22FA"/>
    <w:rsid w:val="007B2426"/>
    <w:rsid w:val="007B2569"/>
    <w:rsid w:val="007B4C3C"/>
    <w:rsid w:val="007B4FBA"/>
    <w:rsid w:val="007B54A6"/>
    <w:rsid w:val="007B5F15"/>
    <w:rsid w:val="007B69DE"/>
    <w:rsid w:val="007B6C28"/>
    <w:rsid w:val="007B6FFC"/>
    <w:rsid w:val="007B7362"/>
    <w:rsid w:val="007B7B1F"/>
    <w:rsid w:val="007B7E99"/>
    <w:rsid w:val="007B7F68"/>
    <w:rsid w:val="007B7FA8"/>
    <w:rsid w:val="007C0E59"/>
    <w:rsid w:val="007C1ED0"/>
    <w:rsid w:val="007C2932"/>
    <w:rsid w:val="007C2A1E"/>
    <w:rsid w:val="007C5D1B"/>
    <w:rsid w:val="007C6368"/>
    <w:rsid w:val="007C6FE5"/>
    <w:rsid w:val="007C7797"/>
    <w:rsid w:val="007C7FF6"/>
    <w:rsid w:val="007D049E"/>
    <w:rsid w:val="007D1113"/>
    <w:rsid w:val="007D152B"/>
    <w:rsid w:val="007D2206"/>
    <w:rsid w:val="007D268A"/>
    <w:rsid w:val="007D297A"/>
    <w:rsid w:val="007D29B7"/>
    <w:rsid w:val="007D2F61"/>
    <w:rsid w:val="007D2FB6"/>
    <w:rsid w:val="007D3666"/>
    <w:rsid w:val="007D3F94"/>
    <w:rsid w:val="007D450B"/>
    <w:rsid w:val="007D5104"/>
    <w:rsid w:val="007D5FE2"/>
    <w:rsid w:val="007D6E4C"/>
    <w:rsid w:val="007E06B4"/>
    <w:rsid w:val="007E0DA0"/>
    <w:rsid w:val="007E123E"/>
    <w:rsid w:val="007E1776"/>
    <w:rsid w:val="007E1EF2"/>
    <w:rsid w:val="007E2AE7"/>
    <w:rsid w:val="007E2EE7"/>
    <w:rsid w:val="007E3712"/>
    <w:rsid w:val="007E3EA6"/>
    <w:rsid w:val="007E4124"/>
    <w:rsid w:val="007E4B0D"/>
    <w:rsid w:val="007E4B4B"/>
    <w:rsid w:val="007E4D2E"/>
    <w:rsid w:val="007E4EC7"/>
    <w:rsid w:val="007E5D41"/>
    <w:rsid w:val="007E722B"/>
    <w:rsid w:val="007E7370"/>
    <w:rsid w:val="007E7BA3"/>
    <w:rsid w:val="007E7D08"/>
    <w:rsid w:val="007F03A4"/>
    <w:rsid w:val="007F1F78"/>
    <w:rsid w:val="007F2750"/>
    <w:rsid w:val="007F28D6"/>
    <w:rsid w:val="007F2E0D"/>
    <w:rsid w:val="007F3526"/>
    <w:rsid w:val="007F3C42"/>
    <w:rsid w:val="007F401C"/>
    <w:rsid w:val="007F5425"/>
    <w:rsid w:val="007F6AF2"/>
    <w:rsid w:val="007F6C17"/>
    <w:rsid w:val="007F6FFE"/>
    <w:rsid w:val="00800947"/>
    <w:rsid w:val="0080109A"/>
    <w:rsid w:val="008014E6"/>
    <w:rsid w:val="0080170D"/>
    <w:rsid w:val="00801AB5"/>
    <w:rsid w:val="00802104"/>
    <w:rsid w:val="00802974"/>
    <w:rsid w:val="0080415D"/>
    <w:rsid w:val="0080417F"/>
    <w:rsid w:val="008041BD"/>
    <w:rsid w:val="00804EB0"/>
    <w:rsid w:val="008067E3"/>
    <w:rsid w:val="008108D1"/>
    <w:rsid w:val="008113E9"/>
    <w:rsid w:val="008122A3"/>
    <w:rsid w:val="00812797"/>
    <w:rsid w:val="00812F0C"/>
    <w:rsid w:val="00812FCB"/>
    <w:rsid w:val="00813438"/>
    <w:rsid w:val="008135BB"/>
    <w:rsid w:val="00813B9D"/>
    <w:rsid w:val="008145EC"/>
    <w:rsid w:val="00814BC4"/>
    <w:rsid w:val="008152F3"/>
    <w:rsid w:val="00816E44"/>
    <w:rsid w:val="00817255"/>
    <w:rsid w:val="00817834"/>
    <w:rsid w:val="008208C0"/>
    <w:rsid w:val="0082186A"/>
    <w:rsid w:val="00822267"/>
    <w:rsid w:val="0082328C"/>
    <w:rsid w:val="00823F6A"/>
    <w:rsid w:val="008240FE"/>
    <w:rsid w:val="008246DD"/>
    <w:rsid w:val="008247B5"/>
    <w:rsid w:val="00824C71"/>
    <w:rsid w:val="00825F40"/>
    <w:rsid w:val="00825FF0"/>
    <w:rsid w:val="008261BA"/>
    <w:rsid w:val="00826530"/>
    <w:rsid w:val="00826973"/>
    <w:rsid w:val="00826D48"/>
    <w:rsid w:val="00826F0F"/>
    <w:rsid w:val="00830918"/>
    <w:rsid w:val="00830B95"/>
    <w:rsid w:val="00830DD4"/>
    <w:rsid w:val="00831500"/>
    <w:rsid w:val="0083176E"/>
    <w:rsid w:val="00831A07"/>
    <w:rsid w:val="00832193"/>
    <w:rsid w:val="00832866"/>
    <w:rsid w:val="00832A80"/>
    <w:rsid w:val="0083328B"/>
    <w:rsid w:val="00833759"/>
    <w:rsid w:val="008337A0"/>
    <w:rsid w:val="00833B6B"/>
    <w:rsid w:val="00833BC4"/>
    <w:rsid w:val="00834412"/>
    <w:rsid w:val="00834DFC"/>
    <w:rsid w:val="008351C9"/>
    <w:rsid w:val="00835D1A"/>
    <w:rsid w:val="00835F23"/>
    <w:rsid w:val="00836222"/>
    <w:rsid w:val="008363D7"/>
    <w:rsid w:val="00836787"/>
    <w:rsid w:val="00836C66"/>
    <w:rsid w:val="00836E62"/>
    <w:rsid w:val="0083737C"/>
    <w:rsid w:val="00837EA0"/>
    <w:rsid w:val="00841031"/>
    <w:rsid w:val="008414EC"/>
    <w:rsid w:val="0084197A"/>
    <w:rsid w:val="00843B09"/>
    <w:rsid w:val="0084408B"/>
    <w:rsid w:val="00845A9D"/>
    <w:rsid w:val="00846933"/>
    <w:rsid w:val="0085021D"/>
    <w:rsid w:val="00852419"/>
    <w:rsid w:val="00852891"/>
    <w:rsid w:val="00854756"/>
    <w:rsid w:val="00854BE3"/>
    <w:rsid w:val="00854FE4"/>
    <w:rsid w:val="00856406"/>
    <w:rsid w:val="00857E03"/>
    <w:rsid w:val="00860114"/>
    <w:rsid w:val="0086074E"/>
    <w:rsid w:val="00861F79"/>
    <w:rsid w:val="00862D36"/>
    <w:rsid w:val="00862F71"/>
    <w:rsid w:val="0086372C"/>
    <w:rsid w:val="00863CF5"/>
    <w:rsid w:val="008641AF"/>
    <w:rsid w:val="008644D5"/>
    <w:rsid w:val="00864D7B"/>
    <w:rsid w:val="0086522F"/>
    <w:rsid w:val="008654A8"/>
    <w:rsid w:val="0086574E"/>
    <w:rsid w:val="00867782"/>
    <w:rsid w:val="00867E22"/>
    <w:rsid w:val="00870C57"/>
    <w:rsid w:val="00870CB9"/>
    <w:rsid w:val="0087196A"/>
    <w:rsid w:val="00871D85"/>
    <w:rsid w:val="00872A9A"/>
    <w:rsid w:val="008734B1"/>
    <w:rsid w:val="00873E86"/>
    <w:rsid w:val="00873F98"/>
    <w:rsid w:val="00873FBF"/>
    <w:rsid w:val="008751F7"/>
    <w:rsid w:val="00875A38"/>
    <w:rsid w:val="00875ADA"/>
    <w:rsid w:val="00876B6D"/>
    <w:rsid w:val="00877515"/>
    <w:rsid w:val="008779DB"/>
    <w:rsid w:val="0088038A"/>
    <w:rsid w:val="0088040D"/>
    <w:rsid w:val="00880636"/>
    <w:rsid w:val="00881864"/>
    <w:rsid w:val="0088226F"/>
    <w:rsid w:val="0088248D"/>
    <w:rsid w:val="00883ACE"/>
    <w:rsid w:val="0088463C"/>
    <w:rsid w:val="00885142"/>
    <w:rsid w:val="00885250"/>
    <w:rsid w:val="00885721"/>
    <w:rsid w:val="00885729"/>
    <w:rsid w:val="00890EF0"/>
    <w:rsid w:val="00891B46"/>
    <w:rsid w:val="008922DC"/>
    <w:rsid w:val="008926F9"/>
    <w:rsid w:val="00892C78"/>
    <w:rsid w:val="00893F02"/>
    <w:rsid w:val="008947D0"/>
    <w:rsid w:val="00894A65"/>
    <w:rsid w:val="008952D4"/>
    <w:rsid w:val="00895B9E"/>
    <w:rsid w:val="00896431"/>
    <w:rsid w:val="00896454"/>
    <w:rsid w:val="008A0100"/>
    <w:rsid w:val="008A0348"/>
    <w:rsid w:val="008A0391"/>
    <w:rsid w:val="008A0937"/>
    <w:rsid w:val="008A0A7F"/>
    <w:rsid w:val="008A0C41"/>
    <w:rsid w:val="008A232E"/>
    <w:rsid w:val="008A32EF"/>
    <w:rsid w:val="008A3459"/>
    <w:rsid w:val="008A354C"/>
    <w:rsid w:val="008A360C"/>
    <w:rsid w:val="008A4297"/>
    <w:rsid w:val="008A4465"/>
    <w:rsid w:val="008A4F93"/>
    <w:rsid w:val="008A530F"/>
    <w:rsid w:val="008A620F"/>
    <w:rsid w:val="008A6BD5"/>
    <w:rsid w:val="008A6CAA"/>
    <w:rsid w:val="008A6E02"/>
    <w:rsid w:val="008B0B27"/>
    <w:rsid w:val="008B0BAD"/>
    <w:rsid w:val="008B1772"/>
    <w:rsid w:val="008B26CB"/>
    <w:rsid w:val="008B2B8B"/>
    <w:rsid w:val="008B380A"/>
    <w:rsid w:val="008B39C3"/>
    <w:rsid w:val="008B3D29"/>
    <w:rsid w:val="008B4059"/>
    <w:rsid w:val="008B5626"/>
    <w:rsid w:val="008B5828"/>
    <w:rsid w:val="008B58BE"/>
    <w:rsid w:val="008B6B97"/>
    <w:rsid w:val="008B7059"/>
    <w:rsid w:val="008B774F"/>
    <w:rsid w:val="008C0830"/>
    <w:rsid w:val="008C0B41"/>
    <w:rsid w:val="008C1098"/>
    <w:rsid w:val="008C1F3A"/>
    <w:rsid w:val="008C3D7F"/>
    <w:rsid w:val="008C3FF1"/>
    <w:rsid w:val="008C40D8"/>
    <w:rsid w:val="008C4448"/>
    <w:rsid w:val="008C55B5"/>
    <w:rsid w:val="008C62AD"/>
    <w:rsid w:val="008C64E2"/>
    <w:rsid w:val="008C7865"/>
    <w:rsid w:val="008D0CDF"/>
    <w:rsid w:val="008D0FDF"/>
    <w:rsid w:val="008D10E3"/>
    <w:rsid w:val="008D173C"/>
    <w:rsid w:val="008D1EF7"/>
    <w:rsid w:val="008D2401"/>
    <w:rsid w:val="008D262F"/>
    <w:rsid w:val="008D3134"/>
    <w:rsid w:val="008D37F9"/>
    <w:rsid w:val="008D4D98"/>
    <w:rsid w:val="008D4F87"/>
    <w:rsid w:val="008D53AE"/>
    <w:rsid w:val="008D5723"/>
    <w:rsid w:val="008D5E92"/>
    <w:rsid w:val="008D5F04"/>
    <w:rsid w:val="008D5F1A"/>
    <w:rsid w:val="008D6720"/>
    <w:rsid w:val="008D6752"/>
    <w:rsid w:val="008D6A09"/>
    <w:rsid w:val="008D6A72"/>
    <w:rsid w:val="008D7382"/>
    <w:rsid w:val="008E04FD"/>
    <w:rsid w:val="008E054F"/>
    <w:rsid w:val="008E1005"/>
    <w:rsid w:val="008E12BB"/>
    <w:rsid w:val="008E1391"/>
    <w:rsid w:val="008E1F7F"/>
    <w:rsid w:val="008E2A6C"/>
    <w:rsid w:val="008E2E2D"/>
    <w:rsid w:val="008E50BC"/>
    <w:rsid w:val="008E5C68"/>
    <w:rsid w:val="008E74EE"/>
    <w:rsid w:val="008F0992"/>
    <w:rsid w:val="008F0BEA"/>
    <w:rsid w:val="008F27F4"/>
    <w:rsid w:val="008F3259"/>
    <w:rsid w:val="008F34E2"/>
    <w:rsid w:val="008F4186"/>
    <w:rsid w:val="008F4828"/>
    <w:rsid w:val="008F4A0A"/>
    <w:rsid w:val="008F4FE3"/>
    <w:rsid w:val="008F61CC"/>
    <w:rsid w:val="008F63DE"/>
    <w:rsid w:val="008F6934"/>
    <w:rsid w:val="008F70DE"/>
    <w:rsid w:val="009016F9"/>
    <w:rsid w:val="0090172C"/>
    <w:rsid w:val="00901A11"/>
    <w:rsid w:val="0090241F"/>
    <w:rsid w:val="009024EA"/>
    <w:rsid w:val="00904506"/>
    <w:rsid w:val="00904D7C"/>
    <w:rsid w:val="00904F23"/>
    <w:rsid w:val="00905AAF"/>
    <w:rsid w:val="00905B39"/>
    <w:rsid w:val="00906E4D"/>
    <w:rsid w:val="00907F29"/>
    <w:rsid w:val="0091023D"/>
    <w:rsid w:val="009105AD"/>
    <w:rsid w:val="00910AA7"/>
    <w:rsid w:val="00910D3B"/>
    <w:rsid w:val="00911B03"/>
    <w:rsid w:val="00911D96"/>
    <w:rsid w:val="00912515"/>
    <w:rsid w:val="009130BC"/>
    <w:rsid w:val="009148FB"/>
    <w:rsid w:val="00915467"/>
    <w:rsid w:val="009155CE"/>
    <w:rsid w:val="00915CB8"/>
    <w:rsid w:val="00916A23"/>
    <w:rsid w:val="00916C76"/>
    <w:rsid w:val="009171CC"/>
    <w:rsid w:val="00917D36"/>
    <w:rsid w:val="009204BE"/>
    <w:rsid w:val="00920604"/>
    <w:rsid w:val="00920CD9"/>
    <w:rsid w:val="00920CDA"/>
    <w:rsid w:val="00920D05"/>
    <w:rsid w:val="0092114C"/>
    <w:rsid w:val="009211CC"/>
    <w:rsid w:val="009213DB"/>
    <w:rsid w:val="00921A5A"/>
    <w:rsid w:val="00922A95"/>
    <w:rsid w:val="00923A7D"/>
    <w:rsid w:val="00923D42"/>
    <w:rsid w:val="0092464E"/>
    <w:rsid w:val="00924EFD"/>
    <w:rsid w:val="009250FC"/>
    <w:rsid w:val="0092765C"/>
    <w:rsid w:val="00927980"/>
    <w:rsid w:val="00927A15"/>
    <w:rsid w:val="00927A98"/>
    <w:rsid w:val="00930242"/>
    <w:rsid w:val="0093070A"/>
    <w:rsid w:val="009310C9"/>
    <w:rsid w:val="00931F2D"/>
    <w:rsid w:val="00932342"/>
    <w:rsid w:val="00933ADE"/>
    <w:rsid w:val="009345D5"/>
    <w:rsid w:val="009348F1"/>
    <w:rsid w:val="00934FE2"/>
    <w:rsid w:val="0093511E"/>
    <w:rsid w:val="009352FA"/>
    <w:rsid w:val="00935732"/>
    <w:rsid w:val="00936AA9"/>
    <w:rsid w:val="00937D5E"/>
    <w:rsid w:val="0094087F"/>
    <w:rsid w:val="009418D0"/>
    <w:rsid w:val="009418F3"/>
    <w:rsid w:val="00942539"/>
    <w:rsid w:val="00942856"/>
    <w:rsid w:val="0094293A"/>
    <w:rsid w:val="00942AAE"/>
    <w:rsid w:val="009430B4"/>
    <w:rsid w:val="009430C3"/>
    <w:rsid w:val="0094386F"/>
    <w:rsid w:val="009438C4"/>
    <w:rsid w:val="00943E54"/>
    <w:rsid w:val="009449B5"/>
    <w:rsid w:val="009453C7"/>
    <w:rsid w:val="009455FC"/>
    <w:rsid w:val="00945AEA"/>
    <w:rsid w:val="00945E74"/>
    <w:rsid w:val="0094636D"/>
    <w:rsid w:val="009465AB"/>
    <w:rsid w:val="00946EE4"/>
    <w:rsid w:val="00947370"/>
    <w:rsid w:val="00947A6F"/>
    <w:rsid w:val="00950F62"/>
    <w:rsid w:val="0095188E"/>
    <w:rsid w:val="0095211E"/>
    <w:rsid w:val="0095233A"/>
    <w:rsid w:val="00952EB9"/>
    <w:rsid w:val="00953F13"/>
    <w:rsid w:val="00954387"/>
    <w:rsid w:val="0095450C"/>
    <w:rsid w:val="00954847"/>
    <w:rsid w:val="00954D64"/>
    <w:rsid w:val="009556DF"/>
    <w:rsid w:val="00956854"/>
    <w:rsid w:val="00956F57"/>
    <w:rsid w:val="00957043"/>
    <w:rsid w:val="009576B0"/>
    <w:rsid w:val="00957830"/>
    <w:rsid w:val="00960482"/>
    <w:rsid w:val="0096068E"/>
    <w:rsid w:val="009607E7"/>
    <w:rsid w:val="0096199B"/>
    <w:rsid w:val="00961EAE"/>
    <w:rsid w:val="0096234E"/>
    <w:rsid w:val="009624F2"/>
    <w:rsid w:val="0096291C"/>
    <w:rsid w:val="00962937"/>
    <w:rsid w:val="00963358"/>
    <w:rsid w:val="00963725"/>
    <w:rsid w:val="0096489C"/>
    <w:rsid w:val="009650E6"/>
    <w:rsid w:val="00965FB0"/>
    <w:rsid w:val="00966298"/>
    <w:rsid w:val="00966A30"/>
    <w:rsid w:val="00967EB3"/>
    <w:rsid w:val="0096D504"/>
    <w:rsid w:val="0097018F"/>
    <w:rsid w:val="00970367"/>
    <w:rsid w:val="00971573"/>
    <w:rsid w:val="00971E9C"/>
    <w:rsid w:val="009723B0"/>
    <w:rsid w:val="00973758"/>
    <w:rsid w:val="009743C1"/>
    <w:rsid w:val="00974994"/>
    <w:rsid w:val="00975714"/>
    <w:rsid w:val="00975A4C"/>
    <w:rsid w:val="00975C82"/>
    <w:rsid w:val="00976FA6"/>
    <w:rsid w:val="009822BE"/>
    <w:rsid w:val="009826E4"/>
    <w:rsid w:val="00982706"/>
    <w:rsid w:val="0098302D"/>
    <w:rsid w:val="009837FE"/>
    <w:rsid w:val="00983B5D"/>
    <w:rsid w:val="00983D34"/>
    <w:rsid w:val="009849B9"/>
    <w:rsid w:val="00986608"/>
    <w:rsid w:val="00986F7B"/>
    <w:rsid w:val="009870E3"/>
    <w:rsid w:val="00987884"/>
    <w:rsid w:val="0098DD79"/>
    <w:rsid w:val="00990E28"/>
    <w:rsid w:val="00992173"/>
    <w:rsid w:val="00992462"/>
    <w:rsid w:val="009927BA"/>
    <w:rsid w:val="009932D1"/>
    <w:rsid w:val="00993866"/>
    <w:rsid w:val="00994611"/>
    <w:rsid w:val="0099463C"/>
    <w:rsid w:val="0099522B"/>
    <w:rsid w:val="00996035"/>
    <w:rsid w:val="00996B5E"/>
    <w:rsid w:val="00997CDB"/>
    <w:rsid w:val="0099F9A0"/>
    <w:rsid w:val="009A11C5"/>
    <w:rsid w:val="009A2FC1"/>
    <w:rsid w:val="009A4506"/>
    <w:rsid w:val="009A490B"/>
    <w:rsid w:val="009A4AE2"/>
    <w:rsid w:val="009A4EF0"/>
    <w:rsid w:val="009A541E"/>
    <w:rsid w:val="009A744B"/>
    <w:rsid w:val="009B04E5"/>
    <w:rsid w:val="009B0DB8"/>
    <w:rsid w:val="009B1238"/>
    <w:rsid w:val="009B13A1"/>
    <w:rsid w:val="009B1753"/>
    <w:rsid w:val="009B2D5F"/>
    <w:rsid w:val="009B3F61"/>
    <w:rsid w:val="009B400E"/>
    <w:rsid w:val="009B478E"/>
    <w:rsid w:val="009B4B70"/>
    <w:rsid w:val="009B4F88"/>
    <w:rsid w:val="009B50DE"/>
    <w:rsid w:val="009B51C5"/>
    <w:rsid w:val="009B5A06"/>
    <w:rsid w:val="009B5B92"/>
    <w:rsid w:val="009B63B9"/>
    <w:rsid w:val="009B63E0"/>
    <w:rsid w:val="009B6730"/>
    <w:rsid w:val="009B71E2"/>
    <w:rsid w:val="009C00BF"/>
    <w:rsid w:val="009C0597"/>
    <w:rsid w:val="009C12C4"/>
    <w:rsid w:val="009C1E2C"/>
    <w:rsid w:val="009C205D"/>
    <w:rsid w:val="009C2578"/>
    <w:rsid w:val="009C2657"/>
    <w:rsid w:val="009C2BC9"/>
    <w:rsid w:val="009C2DCF"/>
    <w:rsid w:val="009C37CC"/>
    <w:rsid w:val="009C397D"/>
    <w:rsid w:val="009C3998"/>
    <w:rsid w:val="009C4419"/>
    <w:rsid w:val="009C4F0B"/>
    <w:rsid w:val="009C53D6"/>
    <w:rsid w:val="009C5538"/>
    <w:rsid w:val="009C5674"/>
    <w:rsid w:val="009C6B3B"/>
    <w:rsid w:val="009C6CC7"/>
    <w:rsid w:val="009C6DE4"/>
    <w:rsid w:val="009C7A30"/>
    <w:rsid w:val="009C7D7B"/>
    <w:rsid w:val="009D28CD"/>
    <w:rsid w:val="009D2CF5"/>
    <w:rsid w:val="009D31B6"/>
    <w:rsid w:val="009D3623"/>
    <w:rsid w:val="009D4334"/>
    <w:rsid w:val="009D6C44"/>
    <w:rsid w:val="009D7F1D"/>
    <w:rsid w:val="009E1C79"/>
    <w:rsid w:val="009E202A"/>
    <w:rsid w:val="009E23D5"/>
    <w:rsid w:val="009E31C1"/>
    <w:rsid w:val="009E4E6F"/>
    <w:rsid w:val="009E65CF"/>
    <w:rsid w:val="009E6812"/>
    <w:rsid w:val="009E6B20"/>
    <w:rsid w:val="009F0BFF"/>
    <w:rsid w:val="009F1606"/>
    <w:rsid w:val="009F1979"/>
    <w:rsid w:val="009F1F94"/>
    <w:rsid w:val="009F30CF"/>
    <w:rsid w:val="009F3D06"/>
    <w:rsid w:val="009F5373"/>
    <w:rsid w:val="009F71AB"/>
    <w:rsid w:val="009F743F"/>
    <w:rsid w:val="009F79C0"/>
    <w:rsid w:val="00A003EE"/>
    <w:rsid w:val="00A00AAE"/>
    <w:rsid w:val="00A01796"/>
    <w:rsid w:val="00A018CC"/>
    <w:rsid w:val="00A0208E"/>
    <w:rsid w:val="00A020B3"/>
    <w:rsid w:val="00A026E8"/>
    <w:rsid w:val="00A0297E"/>
    <w:rsid w:val="00A03EAC"/>
    <w:rsid w:val="00A041E2"/>
    <w:rsid w:val="00A0526D"/>
    <w:rsid w:val="00A053A4"/>
    <w:rsid w:val="00A05509"/>
    <w:rsid w:val="00A067B0"/>
    <w:rsid w:val="00A06D4D"/>
    <w:rsid w:val="00A0778D"/>
    <w:rsid w:val="00A07F9E"/>
    <w:rsid w:val="00A1180B"/>
    <w:rsid w:val="00A12A7D"/>
    <w:rsid w:val="00A12CB5"/>
    <w:rsid w:val="00A134E4"/>
    <w:rsid w:val="00A13CA1"/>
    <w:rsid w:val="00A13E34"/>
    <w:rsid w:val="00A13E76"/>
    <w:rsid w:val="00A14770"/>
    <w:rsid w:val="00A14B6A"/>
    <w:rsid w:val="00A1543B"/>
    <w:rsid w:val="00A157F0"/>
    <w:rsid w:val="00A15879"/>
    <w:rsid w:val="00A15B30"/>
    <w:rsid w:val="00A15BEC"/>
    <w:rsid w:val="00A15F5F"/>
    <w:rsid w:val="00A1667C"/>
    <w:rsid w:val="00A2014B"/>
    <w:rsid w:val="00A20851"/>
    <w:rsid w:val="00A21117"/>
    <w:rsid w:val="00A22023"/>
    <w:rsid w:val="00A220B2"/>
    <w:rsid w:val="00A2331A"/>
    <w:rsid w:val="00A2351D"/>
    <w:rsid w:val="00A2389C"/>
    <w:rsid w:val="00A25A96"/>
    <w:rsid w:val="00A25E5C"/>
    <w:rsid w:val="00A26675"/>
    <w:rsid w:val="00A2748F"/>
    <w:rsid w:val="00A3011B"/>
    <w:rsid w:val="00A303D9"/>
    <w:rsid w:val="00A31964"/>
    <w:rsid w:val="00A31B18"/>
    <w:rsid w:val="00A330F5"/>
    <w:rsid w:val="00A3347D"/>
    <w:rsid w:val="00A33C18"/>
    <w:rsid w:val="00A34CA2"/>
    <w:rsid w:val="00A3509D"/>
    <w:rsid w:val="00A35293"/>
    <w:rsid w:val="00A358C3"/>
    <w:rsid w:val="00A35C7F"/>
    <w:rsid w:val="00A35ECC"/>
    <w:rsid w:val="00A3631C"/>
    <w:rsid w:val="00A365B6"/>
    <w:rsid w:val="00A3669C"/>
    <w:rsid w:val="00A4185D"/>
    <w:rsid w:val="00A41F6D"/>
    <w:rsid w:val="00A42E09"/>
    <w:rsid w:val="00A43529"/>
    <w:rsid w:val="00A437A0"/>
    <w:rsid w:val="00A43ADF"/>
    <w:rsid w:val="00A43BFD"/>
    <w:rsid w:val="00A43F40"/>
    <w:rsid w:val="00A44CE3"/>
    <w:rsid w:val="00A457D6"/>
    <w:rsid w:val="00A4592B"/>
    <w:rsid w:val="00A46087"/>
    <w:rsid w:val="00A4611B"/>
    <w:rsid w:val="00A465F0"/>
    <w:rsid w:val="00A46632"/>
    <w:rsid w:val="00A47A7E"/>
    <w:rsid w:val="00A47B23"/>
    <w:rsid w:val="00A4DACF"/>
    <w:rsid w:val="00A50FF3"/>
    <w:rsid w:val="00A516E3"/>
    <w:rsid w:val="00A517FE"/>
    <w:rsid w:val="00A51C39"/>
    <w:rsid w:val="00A52971"/>
    <w:rsid w:val="00A52EF3"/>
    <w:rsid w:val="00A543F3"/>
    <w:rsid w:val="00A569AD"/>
    <w:rsid w:val="00A569BE"/>
    <w:rsid w:val="00A56FFC"/>
    <w:rsid w:val="00A60D53"/>
    <w:rsid w:val="00A61762"/>
    <w:rsid w:val="00A61F46"/>
    <w:rsid w:val="00A6256C"/>
    <w:rsid w:val="00A62E36"/>
    <w:rsid w:val="00A62F90"/>
    <w:rsid w:val="00A6313C"/>
    <w:rsid w:val="00A633E7"/>
    <w:rsid w:val="00A63656"/>
    <w:rsid w:val="00A63675"/>
    <w:rsid w:val="00A63B97"/>
    <w:rsid w:val="00A64E85"/>
    <w:rsid w:val="00A6554E"/>
    <w:rsid w:val="00A66840"/>
    <w:rsid w:val="00A67238"/>
    <w:rsid w:val="00A67678"/>
    <w:rsid w:val="00A678F1"/>
    <w:rsid w:val="00A67A0C"/>
    <w:rsid w:val="00A67DF2"/>
    <w:rsid w:val="00A6EC64"/>
    <w:rsid w:val="00A70C5E"/>
    <w:rsid w:val="00A71292"/>
    <w:rsid w:val="00A71F1E"/>
    <w:rsid w:val="00A72064"/>
    <w:rsid w:val="00A72B47"/>
    <w:rsid w:val="00A7321C"/>
    <w:rsid w:val="00A73752"/>
    <w:rsid w:val="00A74720"/>
    <w:rsid w:val="00A757F3"/>
    <w:rsid w:val="00A76179"/>
    <w:rsid w:val="00A767B8"/>
    <w:rsid w:val="00A77879"/>
    <w:rsid w:val="00A77C30"/>
    <w:rsid w:val="00A80847"/>
    <w:rsid w:val="00A8251F"/>
    <w:rsid w:val="00A82702"/>
    <w:rsid w:val="00A827EF"/>
    <w:rsid w:val="00A83158"/>
    <w:rsid w:val="00A83279"/>
    <w:rsid w:val="00A8343A"/>
    <w:rsid w:val="00A842AD"/>
    <w:rsid w:val="00A8490B"/>
    <w:rsid w:val="00A84FEC"/>
    <w:rsid w:val="00A854E7"/>
    <w:rsid w:val="00A85CAF"/>
    <w:rsid w:val="00A861E1"/>
    <w:rsid w:val="00A86A41"/>
    <w:rsid w:val="00A86E9D"/>
    <w:rsid w:val="00A8748F"/>
    <w:rsid w:val="00A87990"/>
    <w:rsid w:val="00A87F5F"/>
    <w:rsid w:val="00A906F8"/>
    <w:rsid w:val="00A90A76"/>
    <w:rsid w:val="00A91039"/>
    <w:rsid w:val="00A91A07"/>
    <w:rsid w:val="00A92843"/>
    <w:rsid w:val="00A937DF"/>
    <w:rsid w:val="00A94474"/>
    <w:rsid w:val="00A946D4"/>
    <w:rsid w:val="00A94DCD"/>
    <w:rsid w:val="00A950F9"/>
    <w:rsid w:val="00A9518F"/>
    <w:rsid w:val="00A95674"/>
    <w:rsid w:val="00A956A8"/>
    <w:rsid w:val="00A95CB0"/>
    <w:rsid w:val="00A96857"/>
    <w:rsid w:val="00A97182"/>
    <w:rsid w:val="00AA0D5C"/>
    <w:rsid w:val="00AA0F8F"/>
    <w:rsid w:val="00AA100D"/>
    <w:rsid w:val="00AA2360"/>
    <w:rsid w:val="00AA23EB"/>
    <w:rsid w:val="00AA3302"/>
    <w:rsid w:val="00AA369E"/>
    <w:rsid w:val="00AA36D7"/>
    <w:rsid w:val="00AA3758"/>
    <w:rsid w:val="00AA3858"/>
    <w:rsid w:val="00AA3AD3"/>
    <w:rsid w:val="00AA4624"/>
    <w:rsid w:val="00AA4BA9"/>
    <w:rsid w:val="00AA4C9A"/>
    <w:rsid w:val="00AA4E4B"/>
    <w:rsid w:val="00AA6E9D"/>
    <w:rsid w:val="00AB0BBB"/>
    <w:rsid w:val="00AB0D0C"/>
    <w:rsid w:val="00AB0D24"/>
    <w:rsid w:val="00AB0F31"/>
    <w:rsid w:val="00AB2D31"/>
    <w:rsid w:val="00AB57C0"/>
    <w:rsid w:val="00AB5B9D"/>
    <w:rsid w:val="00AB72E5"/>
    <w:rsid w:val="00AB7373"/>
    <w:rsid w:val="00AB7F92"/>
    <w:rsid w:val="00AC1224"/>
    <w:rsid w:val="00AC16E8"/>
    <w:rsid w:val="00AC1880"/>
    <w:rsid w:val="00AC1CB7"/>
    <w:rsid w:val="00AC1EAE"/>
    <w:rsid w:val="00AC2710"/>
    <w:rsid w:val="00AC2BAB"/>
    <w:rsid w:val="00AC2DB3"/>
    <w:rsid w:val="00AC3414"/>
    <w:rsid w:val="00AC3CA5"/>
    <w:rsid w:val="00AC3DA5"/>
    <w:rsid w:val="00AC45EB"/>
    <w:rsid w:val="00AC4EA3"/>
    <w:rsid w:val="00AC5DB5"/>
    <w:rsid w:val="00AC5F80"/>
    <w:rsid w:val="00AC6E75"/>
    <w:rsid w:val="00AC6F01"/>
    <w:rsid w:val="00AC716A"/>
    <w:rsid w:val="00AC7894"/>
    <w:rsid w:val="00AC79FF"/>
    <w:rsid w:val="00AC7F60"/>
    <w:rsid w:val="00AD192F"/>
    <w:rsid w:val="00AD253C"/>
    <w:rsid w:val="00AD2AA0"/>
    <w:rsid w:val="00AD2B95"/>
    <w:rsid w:val="00AD3502"/>
    <w:rsid w:val="00AD63DB"/>
    <w:rsid w:val="00AD74B2"/>
    <w:rsid w:val="00AD78C2"/>
    <w:rsid w:val="00AD7BD4"/>
    <w:rsid w:val="00AE0997"/>
    <w:rsid w:val="00AE11D6"/>
    <w:rsid w:val="00AE1C8A"/>
    <w:rsid w:val="00AE2402"/>
    <w:rsid w:val="00AE2519"/>
    <w:rsid w:val="00AE2769"/>
    <w:rsid w:val="00AE324C"/>
    <w:rsid w:val="00AE38BC"/>
    <w:rsid w:val="00AE4033"/>
    <w:rsid w:val="00AE45BE"/>
    <w:rsid w:val="00AE4B3A"/>
    <w:rsid w:val="00AE4DF1"/>
    <w:rsid w:val="00AE55CC"/>
    <w:rsid w:val="00AE57C8"/>
    <w:rsid w:val="00AE590A"/>
    <w:rsid w:val="00AE5C3B"/>
    <w:rsid w:val="00AE668C"/>
    <w:rsid w:val="00AE779C"/>
    <w:rsid w:val="00AE7837"/>
    <w:rsid w:val="00AF0562"/>
    <w:rsid w:val="00AF0D08"/>
    <w:rsid w:val="00AF10B9"/>
    <w:rsid w:val="00AF1966"/>
    <w:rsid w:val="00AF1AF9"/>
    <w:rsid w:val="00AF2E20"/>
    <w:rsid w:val="00AF366A"/>
    <w:rsid w:val="00AF3B6E"/>
    <w:rsid w:val="00AF3CB6"/>
    <w:rsid w:val="00AF4BC5"/>
    <w:rsid w:val="00AF4E84"/>
    <w:rsid w:val="00AF5A04"/>
    <w:rsid w:val="00AF65C5"/>
    <w:rsid w:val="00AF6778"/>
    <w:rsid w:val="00AF6D6F"/>
    <w:rsid w:val="00B00492"/>
    <w:rsid w:val="00B00FEC"/>
    <w:rsid w:val="00B010BA"/>
    <w:rsid w:val="00B010E4"/>
    <w:rsid w:val="00B01DB6"/>
    <w:rsid w:val="00B01FB0"/>
    <w:rsid w:val="00B025BD"/>
    <w:rsid w:val="00B0374F"/>
    <w:rsid w:val="00B03EF4"/>
    <w:rsid w:val="00B04C0E"/>
    <w:rsid w:val="00B06EB8"/>
    <w:rsid w:val="00B07565"/>
    <w:rsid w:val="00B0757E"/>
    <w:rsid w:val="00B07C59"/>
    <w:rsid w:val="00B10B5D"/>
    <w:rsid w:val="00B10DAE"/>
    <w:rsid w:val="00B11356"/>
    <w:rsid w:val="00B117FE"/>
    <w:rsid w:val="00B11B2A"/>
    <w:rsid w:val="00B11E27"/>
    <w:rsid w:val="00B1426F"/>
    <w:rsid w:val="00B14666"/>
    <w:rsid w:val="00B14D4E"/>
    <w:rsid w:val="00B17205"/>
    <w:rsid w:val="00B1734D"/>
    <w:rsid w:val="00B17415"/>
    <w:rsid w:val="00B17D83"/>
    <w:rsid w:val="00B213B2"/>
    <w:rsid w:val="00B21D2B"/>
    <w:rsid w:val="00B22100"/>
    <w:rsid w:val="00B224DA"/>
    <w:rsid w:val="00B2254B"/>
    <w:rsid w:val="00B22945"/>
    <w:rsid w:val="00B22F75"/>
    <w:rsid w:val="00B237B7"/>
    <w:rsid w:val="00B239BB"/>
    <w:rsid w:val="00B23F90"/>
    <w:rsid w:val="00B247ED"/>
    <w:rsid w:val="00B24BF4"/>
    <w:rsid w:val="00B25732"/>
    <w:rsid w:val="00B25B38"/>
    <w:rsid w:val="00B26B87"/>
    <w:rsid w:val="00B27494"/>
    <w:rsid w:val="00B2752E"/>
    <w:rsid w:val="00B27E06"/>
    <w:rsid w:val="00B27E4B"/>
    <w:rsid w:val="00B30DB4"/>
    <w:rsid w:val="00B30F94"/>
    <w:rsid w:val="00B31364"/>
    <w:rsid w:val="00B31383"/>
    <w:rsid w:val="00B31A81"/>
    <w:rsid w:val="00B32B4B"/>
    <w:rsid w:val="00B32D40"/>
    <w:rsid w:val="00B33E11"/>
    <w:rsid w:val="00B34347"/>
    <w:rsid w:val="00B34B93"/>
    <w:rsid w:val="00B3509D"/>
    <w:rsid w:val="00B35486"/>
    <w:rsid w:val="00B3599A"/>
    <w:rsid w:val="00B35B49"/>
    <w:rsid w:val="00B35FE8"/>
    <w:rsid w:val="00B3641C"/>
    <w:rsid w:val="00B36615"/>
    <w:rsid w:val="00B3667D"/>
    <w:rsid w:val="00B366E1"/>
    <w:rsid w:val="00B36AC6"/>
    <w:rsid w:val="00B372B7"/>
    <w:rsid w:val="00B3740C"/>
    <w:rsid w:val="00B40512"/>
    <w:rsid w:val="00B41238"/>
    <w:rsid w:val="00B412B8"/>
    <w:rsid w:val="00B415D1"/>
    <w:rsid w:val="00B41F46"/>
    <w:rsid w:val="00B42846"/>
    <w:rsid w:val="00B42D72"/>
    <w:rsid w:val="00B42FB4"/>
    <w:rsid w:val="00B432CE"/>
    <w:rsid w:val="00B4372F"/>
    <w:rsid w:val="00B43CA3"/>
    <w:rsid w:val="00B446E0"/>
    <w:rsid w:val="00B4502D"/>
    <w:rsid w:val="00B46372"/>
    <w:rsid w:val="00B467D0"/>
    <w:rsid w:val="00B46DB8"/>
    <w:rsid w:val="00B4760F"/>
    <w:rsid w:val="00B47941"/>
    <w:rsid w:val="00B5080B"/>
    <w:rsid w:val="00B50D9A"/>
    <w:rsid w:val="00B51080"/>
    <w:rsid w:val="00B516AC"/>
    <w:rsid w:val="00B52DA3"/>
    <w:rsid w:val="00B53E0C"/>
    <w:rsid w:val="00B53F0A"/>
    <w:rsid w:val="00B54100"/>
    <w:rsid w:val="00B55132"/>
    <w:rsid w:val="00B5522B"/>
    <w:rsid w:val="00B55A0C"/>
    <w:rsid w:val="00B567BD"/>
    <w:rsid w:val="00B56AD3"/>
    <w:rsid w:val="00B5753E"/>
    <w:rsid w:val="00B5764E"/>
    <w:rsid w:val="00B579EE"/>
    <w:rsid w:val="00B57C01"/>
    <w:rsid w:val="00B57DD0"/>
    <w:rsid w:val="00B6032F"/>
    <w:rsid w:val="00B60AC1"/>
    <w:rsid w:val="00B60D6D"/>
    <w:rsid w:val="00B61DC9"/>
    <w:rsid w:val="00B623E7"/>
    <w:rsid w:val="00B62511"/>
    <w:rsid w:val="00B62687"/>
    <w:rsid w:val="00B62A2F"/>
    <w:rsid w:val="00B63B33"/>
    <w:rsid w:val="00B63B3F"/>
    <w:rsid w:val="00B63F57"/>
    <w:rsid w:val="00B64983"/>
    <w:rsid w:val="00B64CD3"/>
    <w:rsid w:val="00B671D5"/>
    <w:rsid w:val="00B6747E"/>
    <w:rsid w:val="00B67C02"/>
    <w:rsid w:val="00B70475"/>
    <w:rsid w:val="00B71321"/>
    <w:rsid w:val="00B727FD"/>
    <w:rsid w:val="00B734EE"/>
    <w:rsid w:val="00B738D3"/>
    <w:rsid w:val="00B751BE"/>
    <w:rsid w:val="00B766A2"/>
    <w:rsid w:val="00B77254"/>
    <w:rsid w:val="00B80919"/>
    <w:rsid w:val="00B81B36"/>
    <w:rsid w:val="00B81F18"/>
    <w:rsid w:val="00B820B5"/>
    <w:rsid w:val="00B8221A"/>
    <w:rsid w:val="00B8241B"/>
    <w:rsid w:val="00B82A07"/>
    <w:rsid w:val="00B831FD"/>
    <w:rsid w:val="00B83683"/>
    <w:rsid w:val="00B84F72"/>
    <w:rsid w:val="00B85116"/>
    <w:rsid w:val="00B855E2"/>
    <w:rsid w:val="00B857BC"/>
    <w:rsid w:val="00B85983"/>
    <w:rsid w:val="00B85A0A"/>
    <w:rsid w:val="00B85D3C"/>
    <w:rsid w:val="00B85D85"/>
    <w:rsid w:val="00B85EC6"/>
    <w:rsid w:val="00B87931"/>
    <w:rsid w:val="00B90102"/>
    <w:rsid w:val="00B91114"/>
    <w:rsid w:val="00B922D4"/>
    <w:rsid w:val="00B925CF"/>
    <w:rsid w:val="00B93913"/>
    <w:rsid w:val="00B93B73"/>
    <w:rsid w:val="00B9444F"/>
    <w:rsid w:val="00B968EB"/>
    <w:rsid w:val="00B97D83"/>
    <w:rsid w:val="00BA02C7"/>
    <w:rsid w:val="00BA0B66"/>
    <w:rsid w:val="00BA13AD"/>
    <w:rsid w:val="00BA1968"/>
    <w:rsid w:val="00BA1AE5"/>
    <w:rsid w:val="00BA285E"/>
    <w:rsid w:val="00BA2C04"/>
    <w:rsid w:val="00BA2E75"/>
    <w:rsid w:val="00BA3226"/>
    <w:rsid w:val="00BA395B"/>
    <w:rsid w:val="00BA3973"/>
    <w:rsid w:val="00BA44EB"/>
    <w:rsid w:val="00BA4745"/>
    <w:rsid w:val="00BA4D6E"/>
    <w:rsid w:val="00BA4FBF"/>
    <w:rsid w:val="00BA5A7D"/>
    <w:rsid w:val="00BA78A8"/>
    <w:rsid w:val="00BA7CAB"/>
    <w:rsid w:val="00BA7E2F"/>
    <w:rsid w:val="00BB0614"/>
    <w:rsid w:val="00BB09C6"/>
    <w:rsid w:val="00BB1501"/>
    <w:rsid w:val="00BB31EF"/>
    <w:rsid w:val="00BB39A0"/>
    <w:rsid w:val="00BB4165"/>
    <w:rsid w:val="00BB4AEE"/>
    <w:rsid w:val="00BB5039"/>
    <w:rsid w:val="00BB508E"/>
    <w:rsid w:val="00BB5BA2"/>
    <w:rsid w:val="00BB62F2"/>
    <w:rsid w:val="00BB6A7A"/>
    <w:rsid w:val="00BB789B"/>
    <w:rsid w:val="00BB7AF3"/>
    <w:rsid w:val="00BC061F"/>
    <w:rsid w:val="00BC08C1"/>
    <w:rsid w:val="00BC1374"/>
    <w:rsid w:val="00BC1A07"/>
    <w:rsid w:val="00BC1D6A"/>
    <w:rsid w:val="00BC205B"/>
    <w:rsid w:val="00BC2461"/>
    <w:rsid w:val="00BC2698"/>
    <w:rsid w:val="00BC27E2"/>
    <w:rsid w:val="00BC2A80"/>
    <w:rsid w:val="00BC2AA5"/>
    <w:rsid w:val="00BC473D"/>
    <w:rsid w:val="00BC4B48"/>
    <w:rsid w:val="00BC4D9E"/>
    <w:rsid w:val="00BC50A4"/>
    <w:rsid w:val="00BC5F8F"/>
    <w:rsid w:val="00BC606E"/>
    <w:rsid w:val="00BC6243"/>
    <w:rsid w:val="00BC6294"/>
    <w:rsid w:val="00BC65EE"/>
    <w:rsid w:val="00BD0485"/>
    <w:rsid w:val="00BD16DB"/>
    <w:rsid w:val="00BD1E27"/>
    <w:rsid w:val="00BD219C"/>
    <w:rsid w:val="00BD305F"/>
    <w:rsid w:val="00BD3AAD"/>
    <w:rsid w:val="00BD54B3"/>
    <w:rsid w:val="00BD5EC7"/>
    <w:rsid w:val="00BD60BF"/>
    <w:rsid w:val="00BD6220"/>
    <w:rsid w:val="00BD622B"/>
    <w:rsid w:val="00BD64D7"/>
    <w:rsid w:val="00BD64E5"/>
    <w:rsid w:val="00BD6DDF"/>
    <w:rsid w:val="00BE0AB4"/>
    <w:rsid w:val="00BE0C79"/>
    <w:rsid w:val="00BE27DC"/>
    <w:rsid w:val="00BE3BCF"/>
    <w:rsid w:val="00BE3C1B"/>
    <w:rsid w:val="00BE3EF4"/>
    <w:rsid w:val="00BE4C85"/>
    <w:rsid w:val="00BE63BF"/>
    <w:rsid w:val="00BE6B68"/>
    <w:rsid w:val="00BE7158"/>
    <w:rsid w:val="00BE7170"/>
    <w:rsid w:val="00BE73F5"/>
    <w:rsid w:val="00BF01D1"/>
    <w:rsid w:val="00BF03EA"/>
    <w:rsid w:val="00BF0972"/>
    <w:rsid w:val="00BF11EA"/>
    <w:rsid w:val="00BF1225"/>
    <w:rsid w:val="00BF1AEB"/>
    <w:rsid w:val="00BF2A85"/>
    <w:rsid w:val="00BF2DAF"/>
    <w:rsid w:val="00BF3C7B"/>
    <w:rsid w:val="00BF4130"/>
    <w:rsid w:val="00BF489E"/>
    <w:rsid w:val="00BF4A47"/>
    <w:rsid w:val="00BF4A75"/>
    <w:rsid w:val="00BF51D4"/>
    <w:rsid w:val="00BF52F1"/>
    <w:rsid w:val="00BF5615"/>
    <w:rsid w:val="00BF68F8"/>
    <w:rsid w:val="00BF6C48"/>
    <w:rsid w:val="00BF71EC"/>
    <w:rsid w:val="00BF73E6"/>
    <w:rsid w:val="00BF7468"/>
    <w:rsid w:val="00BF7B15"/>
    <w:rsid w:val="00C00F42"/>
    <w:rsid w:val="00C01673"/>
    <w:rsid w:val="00C022AB"/>
    <w:rsid w:val="00C034FD"/>
    <w:rsid w:val="00C03A9B"/>
    <w:rsid w:val="00C04333"/>
    <w:rsid w:val="00C04C25"/>
    <w:rsid w:val="00C05A8B"/>
    <w:rsid w:val="00C05E65"/>
    <w:rsid w:val="00C05F7C"/>
    <w:rsid w:val="00C06AE6"/>
    <w:rsid w:val="00C076C9"/>
    <w:rsid w:val="00C104D0"/>
    <w:rsid w:val="00C13233"/>
    <w:rsid w:val="00C13378"/>
    <w:rsid w:val="00C13A1B"/>
    <w:rsid w:val="00C143F8"/>
    <w:rsid w:val="00C1571B"/>
    <w:rsid w:val="00C15A42"/>
    <w:rsid w:val="00C166D1"/>
    <w:rsid w:val="00C16CC3"/>
    <w:rsid w:val="00C16FE2"/>
    <w:rsid w:val="00C17483"/>
    <w:rsid w:val="00C17C86"/>
    <w:rsid w:val="00C20606"/>
    <w:rsid w:val="00C20C55"/>
    <w:rsid w:val="00C22372"/>
    <w:rsid w:val="00C2285A"/>
    <w:rsid w:val="00C22E29"/>
    <w:rsid w:val="00C22FE7"/>
    <w:rsid w:val="00C2535E"/>
    <w:rsid w:val="00C2555A"/>
    <w:rsid w:val="00C26812"/>
    <w:rsid w:val="00C26AE0"/>
    <w:rsid w:val="00C26F98"/>
    <w:rsid w:val="00C27797"/>
    <w:rsid w:val="00C2781B"/>
    <w:rsid w:val="00C27B0F"/>
    <w:rsid w:val="00C306B0"/>
    <w:rsid w:val="00C30812"/>
    <w:rsid w:val="00C30AE0"/>
    <w:rsid w:val="00C30B1D"/>
    <w:rsid w:val="00C30DE9"/>
    <w:rsid w:val="00C31593"/>
    <w:rsid w:val="00C31830"/>
    <w:rsid w:val="00C318E3"/>
    <w:rsid w:val="00C31977"/>
    <w:rsid w:val="00C31EB9"/>
    <w:rsid w:val="00C32573"/>
    <w:rsid w:val="00C32C59"/>
    <w:rsid w:val="00C32CD7"/>
    <w:rsid w:val="00C34715"/>
    <w:rsid w:val="00C352F2"/>
    <w:rsid w:val="00C3594A"/>
    <w:rsid w:val="00C35BD9"/>
    <w:rsid w:val="00C35D3F"/>
    <w:rsid w:val="00C35FFC"/>
    <w:rsid w:val="00C36246"/>
    <w:rsid w:val="00C3689A"/>
    <w:rsid w:val="00C3696C"/>
    <w:rsid w:val="00C37687"/>
    <w:rsid w:val="00C37C71"/>
    <w:rsid w:val="00C403E6"/>
    <w:rsid w:val="00C40CA3"/>
    <w:rsid w:val="00C41AD0"/>
    <w:rsid w:val="00C42211"/>
    <w:rsid w:val="00C42683"/>
    <w:rsid w:val="00C43256"/>
    <w:rsid w:val="00C444B0"/>
    <w:rsid w:val="00C445D7"/>
    <w:rsid w:val="00C44870"/>
    <w:rsid w:val="00C451B7"/>
    <w:rsid w:val="00C454E1"/>
    <w:rsid w:val="00C46999"/>
    <w:rsid w:val="00C46AA5"/>
    <w:rsid w:val="00C46B73"/>
    <w:rsid w:val="00C5093E"/>
    <w:rsid w:val="00C51925"/>
    <w:rsid w:val="00C51927"/>
    <w:rsid w:val="00C51A1E"/>
    <w:rsid w:val="00C52A9F"/>
    <w:rsid w:val="00C53236"/>
    <w:rsid w:val="00C53636"/>
    <w:rsid w:val="00C54FE7"/>
    <w:rsid w:val="00C55BD4"/>
    <w:rsid w:val="00C55DA7"/>
    <w:rsid w:val="00C57022"/>
    <w:rsid w:val="00C57750"/>
    <w:rsid w:val="00C57CF9"/>
    <w:rsid w:val="00C57FA0"/>
    <w:rsid w:val="00C60306"/>
    <w:rsid w:val="00C60904"/>
    <w:rsid w:val="00C60B42"/>
    <w:rsid w:val="00C61A75"/>
    <w:rsid w:val="00C61DC7"/>
    <w:rsid w:val="00C62430"/>
    <w:rsid w:val="00C62581"/>
    <w:rsid w:val="00C62747"/>
    <w:rsid w:val="00C636CD"/>
    <w:rsid w:val="00C64C9B"/>
    <w:rsid w:val="00C64FE1"/>
    <w:rsid w:val="00C65010"/>
    <w:rsid w:val="00C650F1"/>
    <w:rsid w:val="00C65D59"/>
    <w:rsid w:val="00C66002"/>
    <w:rsid w:val="00C66C89"/>
    <w:rsid w:val="00C701A0"/>
    <w:rsid w:val="00C70711"/>
    <w:rsid w:val="00C7077C"/>
    <w:rsid w:val="00C70809"/>
    <w:rsid w:val="00C70B6E"/>
    <w:rsid w:val="00C7103B"/>
    <w:rsid w:val="00C71ACA"/>
    <w:rsid w:val="00C71E37"/>
    <w:rsid w:val="00C7276E"/>
    <w:rsid w:val="00C72C3E"/>
    <w:rsid w:val="00C732A2"/>
    <w:rsid w:val="00C738EB"/>
    <w:rsid w:val="00C739C1"/>
    <w:rsid w:val="00C73C9E"/>
    <w:rsid w:val="00C745B5"/>
    <w:rsid w:val="00C74DC6"/>
    <w:rsid w:val="00C7568C"/>
    <w:rsid w:val="00C759FA"/>
    <w:rsid w:val="00C75FD3"/>
    <w:rsid w:val="00C76BEF"/>
    <w:rsid w:val="00C7728D"/>
    <w:rsid w:val="00C77E49"/>
    <w:rsid w:val="00C807C8"/>
    <w:rsid w:val="00C80FAA"/>
    <w:rsid w:val="00C818FC"/>
    <w:rsid w:val="00C81BDB"/>
    <w:rsid w:val="00C81E57"/>
    <w:rsid w:val="00C82595"/>
    <w:rsid w:val="00C828C2"/>
    <w:rsid w:val="00C82A40"/>
    <w:rsid w:val="00C834CB"/>
    <w:rsid w:val="00C836C2"/>
    <w:rsid w:val="00C83829"/>
    <w:rsid w:val="00C83B76"/>
    <w:rsid w:val="00C84374"/>
    <w:rsid w:val="00C848BB"/>
    <w:rsid w:val="00C84ADD"/>
    <w:rsid w:val="00C856A4"/>
    <w:rsid w:val="00C856CB"/>
    <w:rsid w:val="00C85CFA"/>
    <w:rsid w:val="00C86985"/>
    <w:rsid w:val="00C8783D"/>
    <w:rsid w:val="00C87FE8"/>
    <w:rsid w:val="00C90996"/>
    <w:rsid w:val="00C90D22"/>
    <w:rsid w:val="00C92C57"/>
    <w:rsid w:val="00C92F61"/>
    <w:rsid w:val="00C935DF"/>
    <w:rsid w:val="00C94794"/>
    <w:rsid w:val="00C94E21"/>
    <w:rsid w:val="00C951C1"/>
    <w:rsid w:val="00C95F2E"/>
    <w:rsid w:val="00C97E1A"/>
    <w:rsid w:val="00CA00C2"/>
    <w:rsid w:val="00CA2A88"/>
    <w:rsid w:val="00CA417F"/>
    <w:rsid w:val="00CA428C"/>
    <w:rsid w:val="00CA4BFF"/>
    <w:rsid w:val="00CA559F"/>
    <w:rsid w:val="00CA746A"/>
    <w:rsid w:val="00CA79A9"/>
    <w:rsid w:val="00CB054B"/>
    <w:rsid w:val="00CB0674"/>
    <w:rsid w:val="00CB0B49"/>
    <w:rsid w:val="00CB11A1"/>
    <w:rsid w:val="00CB12B0"/>
    <w:rsid w:val="00CB1B0A"/>
    <w:rsid w:val="00CB1FE6"/>
    <w:rsid w:val="00CB218B"/>
    <w:rsid w:val="00CB2D88"/>
    <w:rsid w:val="00CB31EA"/>
    <w:rsid w:val="00CB3314"/>
    <w:rsid w:val="00CB3399"/>
    <w:rsid w:val="00CB3AE5"/>
    <w:rsid w:val="00CB3D18"/>
    <w:rsid w:val="00CB3DAE"/>
    <w:rsid w:val="00CB414C"/>
    <w:rsid w:val="00CB445F"/>
    <w:rsid w:val="00CB551F"/>
    <w:rsid w:val="00CB575B"/>
    <w:rsid w:val="00CB5AD1"/>
    <w:rsid w:val="00CB5E70"/>
    <w:rsid w:val="00CB68E9"/>
    <w:rsid w:val="00CB6BFC"/>
    <w:rsid w:val="00CB72DA"/>
    <w:rsid w:val="00CBAD9F"/>
    <w:rsid w:val="00CC0055"/>
    <w:rsid w:val="00CC011A"/>
    <w:rsid w:val="00CC0CCE"/>
    <w:rsid w:val="00CC1366"/>
    <w:rsid w:val="00CC151A"/>
    <w:rsid w:val="00CC17DD"/>
    <w:rsid w:val="00CC1C64"/>
    <w:rsid w:val="00CC2101"/>
    <w:rsid w:val="00CC21E2"/>
    <w:rsid w:val="00CC3EF0"/>
    <w:rsid w:val="00CC4196"/>
    <w:rsid w:val="00CC4268"/>
    <w:rsid w:val="00CC4D41"/>
    <w:rsid w:val="00CC4DED"/>
    <w:rsid w:val="00CC5C50"/>
    <w:rsid w:val="00CC5C94"/>
    <w:rsid w:val="00CC5D08"/>
    <w:rsid w:val="00CC5DBB"/>
    <w:rsid w:val="00CC7787"/>
    <w:rsid w:val="00CD21B7"/>
    <w:rsid w:val="00CD2FFE"/>
    <w:rsid w:val="00CD4117"/>
    <w:rsid w:val="00CD555B"/>
    <w:rsid w:val="00CD59BE"/>
    <w:rsid w:val="00CD5CE6"/>
    <w:rsid w:val="00CD5E59"/>
    <w:rsid w:val="00CD6023"/>
    <w:rsid w:val="00CD6A24"/>
    <w:rsid w:val="00CE027F"/>
    <w:rsid w:val="00CE04D0"/>
    <w:rsid w:val="00CE1A2D"/>
    <w:rsid w:val="00CE251A"/>
    <w:rsid w:val="00CE2C00"/>
    <w:rsid w:val="00CE3217"/>
    <w:rsid w:val="00CE32AE"/>
    <w:rsid w:val="00CE3738"/>
    <w:rsid w:val="00CE431D"/>
    <w:rsid w:val="00CE47D3"/>
    <w:rsid w:val="00CE5914"/>
    <w:rsid w:val="00CE5954"/>
    <w:rsid w:val="00CE5C0E"/>
    <w:rsid w:val="00CE5EF7"/>
    <w:rsid w:val="00CE6417"/>
    <w:rsid w:val="00CE66C8"/>
    <w:rsid w:val="00CE727F"/>
    <w:rsid w:val="00CE7ABB"/>
    <w:rsid w:val="00CE7FF7"/>
    <w:rsid w:val="00CF0261"/>
    <w:rsid w:val="00CF1417"/>
    <w:rsid w:val="00CF1BCC"/>
    <w:rsid w:val="00CF239A"/>
    <w:rsid w:val="00CF2DBE"/>
    <w:rsid w:val="00CF2F3D"/>
    <w:rsid w:val="00CF31FB"/>
    <w:rsid w:val="00CF4590"/>
    <w:rsid w:val="00CF478B"/>
    <w:rsid w:val="00CF4A4A"/>
    <w:rsid w:val="00CF563D"/>
    <w:rsid w:val="00CF5C0C"/>
    <w:rsid w:val="00CF673E"/>
    <w:rsid w:val="00CF7767"/>
    <w:rsid w:val="00CF7E0C"/>
    <w:rsid w:val="00D0045D"/>
    <w:rsid w:val="00D01D05"/>
    <w:rsid w:val="00D0366C"/>
    <w:rsid w:val="00D037E6"/>
    <w:rsid w:val="00D04B45"/>
    <w:rsid w:val="00D04D2F"/>
    <w:rsid w:val="00D05215"/>
    <w:rsid w:val="00D05306"/>
    <w:rsid w:val="00D0720B"/>
    <w:rsid w:val="00D1016F"/>
    <w:rsid w:val="00D10B95"/>
    <w:rsid w:val="00D10D11"/>
    <w:rsid w:val="00D124EC"/>
    <w:rsid w:val="00D128C2"/>
    <w:rsid w:val="00D14429"/>
    <w:rsid w:val="00D14F60"/>
    <w:rsid w:val="00D1501D"/>
    <w:rsid w:val="00D15DC8"/>
    <w:rsid w:val="00D164D3"/>
    <w:rsid w:val="00D1650A"/>
    <w:rsid w:val="00D16B74"/>
    <w:rsid w:val="00D179FC"/>
    <w:rsid w:val="00D203C6"/>
    <w:rsid w:val="00D20B41"/>
    <w:rsid w:val="00D215E8"/>
    <w:rsid w:val="00D21665"/>
    <w:rsid w:val="00D22187"/>
    <w:rsid w:val="00D234B5"/>
    <w:rsid w:val="00D239C1"/>
    <w:rsid w:val="00D23C8C"/>
    <w:rsid w:val="00D243B4"/>
    <w:rsid w:val="00D2454A"/>
    <w:rsid w:val="00D2486F"/>
    <w:rsid w:val="00D24E5B"/>
    <w:rsid w:val="00D256FD"/>
    <w:rsid w:val="00D25E01"/>
    <w:rsid w:val="00D25EE7"/>
    <w:rsid w:val="00D2609C"/>
    <w:rsid w:val="00D262A4"/>
    <w:rsid w:val="00D27C07"/>
    <w:rsid w:val="00D309A4"/>
    <w:rsid w:val="00D30AF2"/>
    <w:rsid w:val="00D30CA8"/>
    <w:rsid w:val="00D30CF9"/>
    <w:rsid w:val="00D310B1"/>
    <w:rsid w:val="00D3112D"/>
    <w:rsid w:val="00D32210"/>
    <w:rsid w:val="00D3238D"/>
    <w:rsid w:val="00D32618"/>
    <w:rsid w:val="00D34C56"/>
    <w:rsid w:val="00D34D77"/>
    <w:rsid w:val="00D34D98"/>
    <w:rsid w:val="00D35525"/>
    <w:rsid w:val="00D35793"/>
    <w:rsid w:val="00D37213"/>
    <w:rsid w:val="00D40743"/>
    <w:rsid w:val="00D40972"/>
    <w:rsid w:val="00D4121E"/>
    <w:rsid w:val="00D41D85"/>
    <w:rsid w:val="00D41F2F"/>
    <w:rsid w:val="00D421F7"/>
    <w:rsid w:val="00D430AD"/>
    <w:rsid w:val="00D43E9B"/>
    <w:rsid w:val="00D44A50"/>
    <w:rsid w:val="00D44D61"/>
    <w:rsid w:val="00D44FE9"/>
    <w:rsid w:val="00D4555A"/>
    <w:rsid w:val="00D46EAB"/>
    <w:rsid w:val="00D4718D"/>
    <w:rsid w:val="00D473EA"/>
    <w:rsid w:val="00D5073A"/>
    <w:rsid w:val="00D520AF"/>
    <w:rsid w:val="00D52338"/>
    <w:rsid w:val="00D5278A"/>
    <w:rsid w:val="00D537FD"/>
    <w:rsid w:val="00D53D98"/>
    <w:rsid w:val="00D550AE"/>
    <w:rsid w:val="00D55BBD"/>
    <w:rsid w:val="00D57F23"/>
    <w:rsid w:val="00D5DE0E"/>
    <w:rsid w:val="00D602BC"/>
    <w:rsid w:val="00D61012"/>
    <w:rsid w:val="00D61AEE"/>
    <w:rsid w:val="00D623FB"/>
    <w:rsid w:val="00D62A90"/>
    <w:rsid w:val="00D63473"/>
    <w:rsid w:val="00D63B18"/>
    <w:rsid w:val="00D63DAC"/>
    <w:rsid w:val="00D64AEA"/>
    <w:rsid w:val="00D64C7A"/>
    <w:rsid w:val="00D65C4E"/>
    <w:rsid w:val="00D65E15"/>
    <w:rsid w:val="00D6641B"/>
    <w:rsid w:val="00D665BF"/>
    <w:rsid w:val="00D666C2"/>
    <w:rsid w:val="00D66D99"/>
    <w:rsid w:val="00D675FA"/>
    <w:rsid w:val="00D677D1"/>
    <w:rsid w:val="00D67804"/>
    <w:rsid w:val="00D695BE"/>
    <w:rsid w:val="00D712A4"/>
    <w:rsid w:val="00D71879"/>
    <w:rsid w:val="00D7252F"/>
    <w:rsid w:val="00D72600"/>
    <w:rsid w:val="00D73242"/>
    <w:rsid w:val="00D73BCC"/>
    <w:rsid w:val="00D748ED"/>
    <w:rsid w:val="00D74A41"/>
    <w:rsid w:val="00D754FC"/>
    <w:rsid w:val="00D755E9"/>
    <w:rsid w:val="00D75970"/>
    <w:rsid w:val="00D75CFF"/>
    <w:rsid w:val="00D7610F"/>
    <w:rsid w:val="00D76721"/>
    <w:rsid w:val="00D76B7C"/>
    <w:rsid w:val="00D8034E"/>
    <w:rsid w:val="00D80C71"/>
    <w:rsid w:val="00D81124"/>
    <w:rsid w:val="00D81152"/>
    <w:rsid w:val="00D81922"/>
    <w:rsid w:val="00D827B3"/>
    <w:rsid w:val="00D82B18"/>
    <w:rsid w:val="00D8326C"/>
    <w:rsid w:val="00D83BE0"/>
    <w:rsid w:val="00D84E6F"/>
    <w:rsid w:val="00D8576A"/>
    <w:rsid w:val="00D870C9"/>
    <w:rsid w:val="00D87827"/>
    <w:rsid w:val="00D90426"/>
    <w:rsid w:val="00D90C96"/>
    <w:rsid w:val="00D90DB9"/>
    <w:rsid w:val="00D93DA3"/>
    <w:rsid w:val="00D940E1"/>
    <w:rsid w:val="00D94A1A"/>
    <w:rsid w:val="00D94ACA"/>
    <w:rsid w:val="00D95BA2"/>
    <w:rsid w:val="00D96F4C"/>
    <w:rsid w:val="00D973FC"/>
    <w:rsid w:val="00D976FF"/>
    <w:rsid w:val="00D97CA9"/>
    <w:rsid w:val="00DA0151"/>
    <w:rsid w:val="00DA078F"/>
    <w:rsid w:val="00DA0E3D"/>
    <w:rsid w:val="00DA182E"/>
    <w:rsid w:val="00DA2105"/>
    <w:rsid w:val="00DA34CA"/>
    <w:rsid w:val="00DA3B36"/>
    <w:rsid w:val="00DA3B4F"/>
    <w:rsid w:val="00DA4C66"/>
    <w:rsid w:val="00DA57C1"/>
    <w:rsid w:val="00DA6456"/>
    <w:rsid w:val="00DA6CFA"/>
    <w:rsid w:val="00DB0AF2"/>
    <w:rsid w:val="00DB142B"/>
    <w:rsid w:val="00DB1771"/>
    <w:rsid w:val="00DB1916"/>
    <w:rsid w:val="00DB1A02"/>
    <w:rsid w:val="00DB2A6E"/>
    <w:rsid w:val="00DB2EFE"/>
    <w:rsid w:val="00DB35DE"/>
    <w:rsid w:val="00DB3CAA"/>
    <w:rsid w:val="00DB3EA3"/>
    <w:rsid w:val="00DB4BD3"/>
    <w:rsid w:val="00DB532C"/>
    <w:rsid w:val="00DB53A8"/>
    <w:rsid w:val="00DB572D"/>
    <w:rsid w:val="00DB5D6B"/>
    <w:rsid w:val="00DB6A9D"/>
    <w:rsid w:val="00DB7B47"/>
    <w:rsid w:val="00DB7BDA"/>
    <w:rsid w:val="00DC0888"/>
    <w:rsid w:val="00DC0CBA"/>
    <w:rsid w:val="00DC0CD7"/>
    <w:rsid w:val="00DC12EA"/>
    <w:rsid w:val="00DC1563"/>
    <w:rsid w:val="00DC185F"/>
    <w:rsid w:val="00DC24D7"/>
    <w:rsid w:val="00DC32BC"/>
    <w:rsid w:val="00DC37BD"/>
    <w:rsid w:val="00DC432C"/>
    <w:rsid w:val="00DC5DE8"/>
    <w:rsid w:val="00DC5DF7"/>
    <w:rsid w:val="00DC61F3"/>
    <w:rsid w:val="00DC64BB"/>
    <w:rsid w:val="00DC6A0A"/>
    <w:rsid w:val="00DC6E57"/>
    <w:rsid w:val="00DC6EEC"/>
    <w:rsid w:val="00DC71B3"/>
    <w:rsid w:val="00DC79E0"/>
    <w:rsid w:val="00DD0728"/>
    <w:rsid w:val="00DD08A6"/>
    <w:rsid w:val="00DD114E"/>
    <w:rsid w:val="00DD1768"/>
    <w:rsid w:val="00DD360C"/>
    <w:rsid w:val="00DD47CF"/>
    <w:rsid w:val="00DD4D55"/>
    <w:rsid w:val="00DD5817"/>
    <w:rsid w:val="00DE00DA"/>
    <w:rsid w:val="00DE0440"/>
    <w:rsid w:val="00DE0CE5"/>
    <w:rsid w:val="00DE1763"/>
    <w:rsid w:val="00DE40C2"/>
    <w:rsid w:val="00DE5215"/>
    <w:rsid w:val="00DE63E3"/>
    <w:rsid w:val="00DE6D48"/>
    <w:rsid w:val="00DE6E80"/>
    <w:rsid w:val="00DE6F30"/>
    <w:rsid w:val="00DF15A1"/>
    <w:rsid w:val="00DF1A6F"/>
    <w:rsid w:val="00DF2D22"/>
    <w:rsid w:val="00DF382A"/>
    <w:rsid w:val="00DF4CA7"/>
    <w:rsid w:val="00DF559C"/>
    <w:rsid w:val="00DF5B6C"/>
    <w:rsid w:val="00DF67A9"/>
    <w:rsid w:val="00DF732B"/>
    <w:rsid w:val="00E0195D"/>
    <w:rsid w:val="00E01BAF"/>
    <w:rsid w:val="00E02081"/>
    <w:rsid w:val="00E0253B"/>
    <w:rsid w:val="00E0321C"/>
    <w:rsid w:val="00E035BC"/>
    <w:rsid w:val="00E04792"/>
    <w:rsid w:val="00E06176"/>
    <w:rsid w:val="00E06AD2"/>
    <w:rsid w:val="00E07959"/>
    <w:rsid w:val="00E1027A"/>
    <w:rsid w:val="00E10611"/>
    <w:rsid w:val="00E10801"/>
    <w:rsid w:val="00E10A54"/>
    <w:rsid w:val="00E10C5A"/>
    <w:rsid w:val="00E11874"/>
    <w:rsid w:val="00E12E16"/>
    <w:rsid w:val="00E13D46"/>
    <w:rsid w:val="00E14068"/>
    <w:rsid w:val="00E145B3"/>
    <w:rsid w:val="00E149C2"/>
    <w:rsid w:val="00E15277"/>
    <w:rsid w:val="00E15BB5"/>
    <w:rsid w:val="00E16BFE"/>
    <w:rsid w:val="00E16C5C"/>
    <w:rsid w:val="00E16CFA"/>
    <w:rsid w:val="00E176DB"/>
    <w:rsid w:val="00E1788D"/>
    <w:rsid w:val="00E20C01"/>
    <w:rsid w:val="00E21482"/>
    <w:rsid w:val="00E2176C"/>
    <w:rsid w:val="00E22944"/>
    <w:rsid w:val="00E22DEF"/>
    <w:rsid w:val="00E23E1B"/>
    <w:rsid w:val="00E24011"/>
    <w:rsid w:val="00E243F4"/>
    <w:rsid w:val="00E244D8"/>
    <w:rsid w:val="00E25465"/>
    <w:rsid w:val="00E254A6"/>
    <w:rsid w:val="00E25C97"/>
    <w:rsid w:val="00E2630D"/>
    <w:rsid w:val="00E27321"/>
    <w:rsid w:val="00E2793A"/>
    <w:rsid w:val="00E279FA"/>
    <w:rsid w:val="00E27C5E"/>
    <w:rsid w:val="00E27CFF"/>
    <w:rsid w:val="00E303D6"/>
    <w:rsid w:val="00E30789"/>
    <w:rsid w:val="00E30C96"/>
    <w:rsid w:val="00E30DD6"/>
    <w:rsid w:val="00E311C8"/>
    <w:rsid w:val="00E31F66"/>
    <w:rsid w:val="00E32222"/>
    <w:rsid w:val="00E34986"/>
    <w:rsid w:val="00E34C67"/>
    <w:rsid w:val="00E35864"/>
    <w:rsid w:val="00E3603F"/>
    <w:rsid w:val="00E36C6A"/>
    <w:rsid w:val="00E37B24"/>
    <w:rsid w:val="00E40762"/>
    <w:rsid w:val="00E40CF1"/>
    <w:rsid w:val="00E41114"/>
    <w:rsid w:val="00E420C9"/>
    <w:rsid w:val="00E4243B"/>
    <w:rsid w:val="00E43A19"/>
    <w:rsid w:val="00E444BC"/>
    <w:rsid w:val="00E44F92"/>
    <w:rsid w:val="00E474F3"/>
    <w:rsid w:val="00E47F15"/>
    <w:rsid w:val="00E50A3A"/>
    <w:rsid w:val="00E50F44"/>
    <w:rsid w:val="00E51F3C"/>
    <w:rsid w:val="00E52AF9"/>
    <w:rsid w:val="00E53938"/>
    <w:rsid w:val="00E53A4B"/>
    <w:rsid w:val="00E53AE6"/>
    <w:rsid w:val="00E53E8B"/>
    <w:rsid w:val="00E5403B"/>
    <w:rsid w:val="00E545E2"/>
    <w:rsid w:val="00E54742"/>
    <w:rsid w:val="00E55615"/>
    <w:rsid w:val="00E55998"/>
    <w:rsid w:val="00E564FE"/>
    <w:rsid w:val="00E56A28"/>
    <w:rsid w:val="00E56F18"/>
    <w:rsid w:val="00E57539"/>
    <w:rsid w:val="00E6063D"/>
    <w:rsid w:val="00E61B59"/>
    <w:rsid w:val="00E61CA2"/>
    <w:rsid w:val="00E62C92"/>
    <w:rsid w:val="00E6573B"/>
    <w:rsid w:val="00E66389"/>
    <w:rsid w:val="00E671F1"/>
    <w:rsid w:val="00E67A75"/>
    <w:rsid w:val="00E70289"/>
    <w:rsid w:val="00E70349"/>
    <w:rsid w:val="00E70598"/>
    <w:rsid w:val="00E70849"/>
    <w:rsid w:val="00E71155"/>
    <w:rsid w:val="00E71473"/>
    <w:rsid w:val="00E715BC"/>
    <w:rsid w:val="00E71D9A"/>
    <w:rsid w:val="00E723B7"/>
    <w:rsid w:val="00E740EB"/>
    <w:rsid w:val="00E7427B"/>
    <w:rsid w:val="00E7447F"/>
    <w:rsid w:val="00E747F8"/>
    <w:rsid w:val="00E7583C"/>
    <w:rsid w:val="00E75FD6"/>
    <w:rsid w:val="00E7611B"/>
    <w:rsid w:val="00E771F1"/>
    <w:rsid w:val="00E77287"/>
    <w:rsid w:val="00E777D0"/>
    <w:rsid w:val="00E8036E"/>
    <w:rsid w:val="00E80473"/>
    <w:rsid w:val="00E805A3"/>
    <w:rsid w:val="00E81E63"/>
    <w:rsid w:val="00E81F7F"/>
    <w:rsid w:val="00E82A98"/>
    <w:rsid w:val="00E82C39"/>
    <w:rsid w:val="00E82E89"/>
    <w:rsid w:val="00E83464"/>
    <w:rsid w:val="00E8358C"/>
    <w:rsid w:val="00E83E69"/>
    <w:rsid w:val="00E849F8"/>
    <w:rsid w:val="00E84A5A"/>
    <w:rsid w:val="00E857E6"/>
    <w:rsid w:val="00E85BDC"/>
    <w:rsid w:val="00E864CF"/>
    <w:rsid w:val="00E86AA8"/>
    <w:rsid w:val="00E90D19"/>
    <w:rsid w:val="00E9110A"/>
    <w:rsid w:val="00E91194"/>
    <w:rsid w:val="00E9176A"/>
    <w:rsid w:val="00E91948"/>
    <w:rsid w:val="00E92683"/>
    <w:rsid w:val="00E9283B"/>
    <w:rsid w:val="00E929A6"/>
    <w:rsid w:val="00E9352C"/>
    <w:rsid w:val="00E9366E"/>
    <w:rsid w:val="00E93A7E"/>
    <w:rsid w:val="00E94692"/>
    <w:rsid w:val="00E946B7"/>
    <w:rsid w:val="00E94856"/>
    <w:rsid w:val="00E95026"/>
    <w:rsid w:val="00E95038"/>
    <w:rsid w:val="00E952CF"/>
    <w:rsid w:val="00E95972"/>
    <w:rsid w:val="00E96A86"/>
    <w:rsid w:val="00E96E59"/>
    <w:rsid w:val="00E979C6"/>
    <w:rsid w:val="00E97F1A"/>
    <w:rsid w:val="00EA03DF"/>
    <w:rsid w:val="00EA0CBD"/>
    <w:rsid w:val="00EA1067"/>
    <w:rsid w:val="00EA1745"/>
    <w:rsid w:val="00EA1DC0"/>
    <w:rsid w:val="00EA2439"/>
    <w:rsid w:val="00EA2FD2"/>
    <w:rsid w:val="00EA386B"/>
    <w:rsid w:val="00EA39F1"/>
    <w:rsid w:val="00EA3BA6"/>
    <w:rsid w:val="00EA3DDC"/>
    <w:rsid w:val="00EA4297"/>
    <w:rsid w:val="00EA4AD7"/>
    <w:rsid w:val="00EA4D20"/>
    <w:rsid w:val="00EA516E"/>
    <w:rsid w:val="00EA547A"/>
    <w:rsid w:val="00EA5838"/>
    <w:rsid w:val="00EA5A01"/>
    <w:rsid w:val="00EA6CB1"/>
    <w:rsid w:val="00EA789E"/>
    <w:rsid w:val="00EB0621"/>
    <w:rsid w:val="00EB18BF"/>
    <w:rsid w:val="00EB3D8B"/>
    <w:rsid w:val="00EB4596"/>
    <w:rsid w:val="00EB5058"/>
    <w:rsid w:val="00EB5473"/>
    <w:rsid w:val="00EB5963"/>
    <w:rsid w:val="00EB5BB3"/>
    <w:rsid w:val="00EB61E5"/>
    <w:rsid w:val="00EB62A7"/>
    <w:rsid w:val="00EB6D6D"/>
    <w:rsid w:val="00EB7DA3"/>
    <w:rsid w:val="00EC0A11"/>
    <w:rsid w:val="00EC0B16"/>
    <w:rsid w:val="00EC1856"/>
    <w:rsid w:val="00EC225A"/>
    <w:rsid w:val="00EC2800"/>
    <w:rsid w:val="00EC3271"/>
    <w:rsid w:val="00EC3912"/>
    <w:rsid w:val="00EC3F18"/>
    <w:rsid w:val="00EC48D7"/>
    <w:rsid w:val="00EC48EC"/>
    <w:rsid w:val="00EC48F2"/>
    <w:rsid w:val="00EC52BE"/>
    <w:rsid w:val="00EC5721"/>
    <w:rsid w:val="00EC5A90"/>
    <w:rsid w:val="00EC62D8"/>
    <w:rsid w:val="00EC6341"/>
    <w:rsid w:val="00ED03C0"/>
    <w:rsid w:val="00ED0D47"/>
    <w:rsid w:val="00ED11CC"/>
    <w:rsid w:val="00ED1C90"/>
    <w:rsid w:val="00ED1ED3"/>
    <w:rsid w:val="00ED2067"/>
    <w:rsid w:val="00ED2615"/>
    <w:rsid w:val="00ED28BE"/>
    <w:rsid w:val="00ED2B21"/>
    <w:rsid w:val="00ED2D30"/>
    <w:rsid w:val="00ED303E"/>
    <w:rsid w:val="00ED3554"/>
    <w:rsid w:val="00ED35EE"/>
    <w:rsid w:val="00ED399C"/>
    <w:rsid w:val="00ED3AB4"/>
    <w:rsid w:val="00ED3EC1"/>
    <w:rsid w:val="00ED4744"/>
    <w:rsid w:val="00ED4886"/>
    <w:rsid w:val="00ED4E6E"/>
    <w:rsid w:val="00ED645A"/>
    <w:rsid w:val="00ED6861"/>
    <w:rsid w:val="00ED6ABB"/>
    <w:rsid w:val="00ED7013"/>
    <w:rsid w:val="00ED7F69"/>
    <w:rsid w:val="00EE1320"/>
    <w:rsid w:val="00EE1AFF"/>
    <w:rsid w:val="00EE1D9C"/>
    <w:rsid w:val="00EE2652"/>
    <w:rsid w:val="00EE32D9"/>
    <w:rsid w:val="00EE38EE"/>
    <w:rsid w:val="00EE3A43"/>
    <w:rsid w:val="00EE3A59"/>
    <w:rsid w:val="00EE5AA7"/>
    <w:rsid w:val="00EE653D"/>
    <w:rsid w:val="00EE6823"/>
    <w:rsid w:val="00EE7EBC"/>
    <w:rsid w:val="00EF1618"/>
    <w:rsid w:val="00EF2A13"/>
    <w:rsid w:val="00EF43ED"/>
    <w:rsid w:val="00EF43F5"/>
    <w:rsid w:val="00EF4961"/>
    <w:rsid w:val="00EF51C1"/>
    <w:rsid w:val="00EF5C26"/>
    <w:rsid w:val="00EF5FE7"/>
    <w:rsid w:val="00EF6BB0"/>
    <w:rsid w:val="00EF6E85"/>
    <w:rsid w:val="00EF7772"/>
    <w:rsid w:val="00F0063D"/>
    <w:rsid w:val="00F0191B"/>
    <w:rsid w:val="00F020AB"/>
    <w:rsid w:val="00F02309"/>
    <w:rsid w:val="00F02635"/>
    <w:rsid w:val="00F02D84"/>
    <w:rsid w:val="00F032BA"/>
    <w:rsid w:val="00F0335E"/>
    <w:rsid w:val="00F03865"/>
    <w:rsid w:val="00F043F8"/>
    <w:rsid w:val="00F049D8"/>
    <w:rsid w:val="00F04AA9"/>
    <w:rsid w:val="00F04D73"/>
    <w:rsid w:val="00F05239"/>
    <w:rsid w:val="00F0554A"/>
    <w:rsid w:val="00F05D81"/>
    <w:rsid w:val="00F06998"/>
    <w:rsid w:val="00F07101"/>
    <w:rsid w:val="00F107CD"/>
    <w:rsid w:val="00F1088A"/>
    <w:rsid w:val="00F11B28"/>
    <w:rsid w:val="00F12092"/>
    <w:rsid w:val="00F121CD"/>
    <w:rsid w:val="00F1221C"/>
    <w:rsid w:val="00F13338"/>
    <w:rsid w:val="00F13DB5"/>
    <w:rsid w:val="00F13E6E"/>
    <w:rsid w:val="00F169CC"/>
    <w:rsid w:val="00F16D86"/>
    <w:rsid w:val="00F17031"/>
    <w:rsid w:val="00F179F2"/>
    <w:rsid w:val="00F17BFC"/>
    <w:rsid w:val="00F202BE"/>
    <w:rsid w:val="00F206E6"/>
    <w:rsid w:val="00F2077E"/>
    <w:rsid w:val="00F21F2B"/>
    <w:rsid w:val="00F226DF"/>
    <w:rsid w:val="00F25E99"/>
    <w:rsid w:val="00F2680D"/>
    <w:rsid w:val="00F2792C"/>
    <w:rsid w:val="00F27B63"/>
    <w:rsid w:val="00F27CAF"/>
    <w:rsid w:val="00F30971"/>
    <w:rsid w:val="00F30BB3"/>
    <w:rsid w:val="00F30E53"/>
    <w:rsid w:val="00F333E4"/>
    <w:rsid w:val="00F3367E"/>
    <w:rsid w:val="00F34448"/>
    <w:rsid w:val="00F349B8"/>
    <w:rsid w:val="00F35357"/>
    <w:rsid w:val="00F35F45"/>
    <w:rsid w:val="00F35F82"/>
    <w:rsid w:val="00F37870"/>
    <w:rsid w:val="00F40479"/>
    <w:rsid w:val="00F406E5"/>
    <w:rsid w:val="00F40AC8"/>
    <w:rsid w:val="00F411D6"/>
    <w:rsid w:val="00F41BBD"/>
    <w:rsid w:val="00F42564"/>
    <w:rsid w:val="00F43DCA"/>
    <w:rsid w:val="00F44060"/>
    <w:rsid w:val="00F454B0"/>
    <w:rsid w:val="00F45D9F"/>
    <w:rsid w:val="00F45E06"/>
    <w:rsid w:val="00F47BC4"/>
    <w:rsid w:val="00F5025A"/>
    <w:rsid w:val="00F5028C"/>
    <w:rsid w:val="00F50554"/>
    <w:rsid w:val="00F50B6B"/>
    <w:rsid w:val="00F50E84"/>
    <w:rsid w:val="00F511D6"/>
    <w:rsid w:val="00F522B6"/>
    <w:rsid w:val="00F52AE4"/>
    <w:rsid w:val="00F52BE8"/>
    <w:rsid w:val="00F53EFE"/>
    <w:rsid w:val="00F541DA"/>
    <w:rsid w:val="00F5434C"/>
    <w:rsid w:val="00F556F9"/>
    <w:rsid w:val="00F5579B"/>
    <w:rsid w:val="00F557FC"/>
    <w:rsid w:val="00F55F1C"/>
    <w:rsid w:val="00F5649C"/>
    <w:rsid w:val="00F56926"/>
    <w:rsid w:val="00F56A12"/>
    <w:rsid w:val="00F57088"/>
    <w:rsid w:val="00F5734E"/>
    <w:rsid w:val="00F57577"/>
    <w:rsid w:val="00F60718"/>
    <w:rsid w:val="00F60F00"/>
    <w:rsid w:val="00F63095"/>
    <w:rsid w:val="00F64043"/>
    <w:rsid w:val="00F64A2E"/>
    <w:rsid w:val="00F65BFD"/>
    <w:rsid w:val="00F664DE"/>
    <w:rsid w:val="00F668A3"/>
    <w:rsid w:val="00F7075C"/>
    <w:rsid w:val="00F70E82"/>
    <w:rsid w:val="00F71249"/>
    <w:rsid w:val="00F713A2"/>
    <w:rsid w:val="00F721D8"/>
    <w:rsid w:val="00F724DC"/>
    <w:rsid w:val="00F73FF1"/>
    <w:rsid w:val="00F74D43"/>
    <w:rsid w:val="00F7512C"/>
    <w:rsid w:val="00F7540B"/>
    <w:rsid w:val="00F7612C"/>
    <w:rsid w:val="00F77079"/>
    <w:rsid w:val="00F770A0"/>
    <w:rsid w:val="00F770E5"/>
    <w:rsid w:val="00F771D3"/>
    <w:rsid w:val="00F7733E"/>
    <w:rsid w:val="00F773E7"/>
    <w:rsid w:val="00F777B3"/>
    <w:rsid w:val="00F77C6C"/>
    <w:rsid w:val="00F77C90"/>
    <w:rsid w:val="00F802AC"/>
    <w:rsid w:val="00F8131D"/>
    <w:rsid w:val="00F81FD9"/>
    <w:rsid w:val="00F8233A"/>
    <w:rsid w:val="00F82A18"/>
    <w:rsid w:val="00F83231"/>
    <w:rsid w:val="00F83A39"/>
    <w:rsid w:val="00F83EFE"/>
    <w:rsid w:val="00F8408B"/>
    <w:rsid w:val="00F840E9"/>
    <w:rsid w:val="00F84555"/>
    <w:rsid w:val="00F85866"/>
    <w:rsid w:val="00F85BC6"/>
    <w:rsid w:val="00F85C0B"/>
    <w:rsid w:val="00F8602B"/>
    <w:rsid w:val="00F86AF2"/>
    <w:rsid w:val="00F871B8"/>
    <w:rsid w:val="00F87290"/>
    <w:rsid w:val="00F902F1"/>
    <w:rsid w:val="00F90A71"/>
    <w:rsid w:val="00F90A85"/>
    <w:rsid w:val="00F90ED8"/>
    <w:rsid w:val="00F914C8"/>
    <w:rsid w:val="00F916B7"/>
    <w:rsid w:val="00F92365"/>
    <w:rsid w:val="00F92485"/>
    <w:rsid w:val="00F938CC"/>
    <w:rsid w:val="00F94D06"/>
    <w:rsid w:val="00F94E30"/>
    <w:rsid w:val="00F95643"/>
    <w:rsid w:val="00F95A10"/>
    <w:rsid w:val="00F95D2B"/>
    <w:rsid w:val="00F96D03"/>
    <w:rsid w:val="00F96E74"/>
    <w:rsid w:val="00F97655"/>
    <w:rsid w:val="00F97F27"/>
    <w:rsid w:val="00FA02A7"/>
    <w:rsid w:val="00FA02BC"/>
    <w:rsid w:val="00FA090D"/>
    <w:rsid w:val="00FA0F87"/>
    <w:rsid w:val="00FA19AF"/>
    <w:rsid w:val="00FA1A10"/>
    <w:rsid w:val="00FA2846"/>
    <w:rsid w:val="00FA2FF0"/>
    <w:rsid w:val="00FA4842"/>
    <w:rsid w:val="00FA4DEE"/>
    <w:rsid w:val="00FA505B"/>
    <w:rsid w:val="00FB1797"/>
    <w:rsid w:val="00FB1C3D"/>
    <w:rsid w:val="00FB2298"/>
    <w:rsid w:val="00FB2AEB"/>
    <w:rsid w:val="00FB34FD"/>
    <w:rsid w:val="00FB35D3"/>
    <w:rsid w:val="00FB4153"/>
    <w:rsid w:val="00FB523B"/>
    <w:rsid w:val="00FB57FA"/>
    <w:rsid w:val="00FB6C85"/>
    <w:rsid w:val="00FB6EA7"/>
    <w:rsid w:val="00FB6FAE"/>
    <w:rsid w:val="00FB74AB"/>
    <w:rsid w:val="00FB7540"/>
    <w:rsid w:val="00FB7CD7"/>
    <w:rsid w:val="00FC0B67"/>
    <w:rsid w:val="00FC0BD5"/>
    <w:rsid w:val="00FC21BA"/>
    <w:rsid w:val="00FC2967"/>
    <w:rsid w:val="00FC3150"/>
    <w:rsid w:val="00FC4061"/>
    <w:rsid w:val="00FC4EBA"/>
    <w:rsid w:val="00FC510D"/>
    <w:rsid w:val="00FC53FA"/>
    <w:rsid w:val="00FC5BE1"/>
    <w:rsid w:val="00FC5E22"/>
    <w:rsid w:val="00FC64DC"/>
    <w:rsid w:val="00FC6BB7"/>
    <w:rsid w:val="00FC7DBB"/>
    <w:rsid w:val="00FD0878"/>
    <w:rsid w:val="00FD1F7B"/>
    <w:rsid w:val="00FD21D8"/>
    <w:rsid w:val="00FD261F"/>
    <w:rsid w:val="00FD2F91"/>
    <w:rsid w:val="00FD5526"/>
    <w:rsid w:val="00FD5936"/>
    <w:rsid w:val="00FD62D0"/>
    <w:rsid w:val="00FD68A2"/>
    <w:rsid w:val="00FD6E39"/>
    <w:rsid w:val="00FD765D"/>
    <w:rsid w:val="00FD76C6"/>
    <w:rsid w:val="00FD7882"/>
    <w:rsid w:val="00FD7A56"/>
    <w:rsid w:val="00FE05BE"/>
    <w:rsid w:val="00FE106A"/>
    <w:rsid w:val="00FE2A9D"/>
    <w:rsid w:val="00FE3147"/>
    <w:rsid w:val="00FE34CC"/>
    <w:rsid w:val="00FE46D8"/>
    <w:rsid w:val="00FE4A9C"/>
    <w:rsid w:val="00FE4D91"/>
    <w:rsid w:val="00FE5698"/>
    <w:rsid w:val="00FE6996"/>
    <w:rsid w:val="00FE74BC"/>
    <w:rsid w:val="00FE75DF"/>
    <w:rsid w:val="00FE764F"/>
    <w:rsid w:val="00FE7828"/>
    <w:rsid w:val="00FE7AD8"/>
    <w:rsid w:val="00FF0102"/>
    <w:rsid w:val="00FF158E"/>
    <w:rsid w:val="00FF1738"/>
    <w:rsid w:val="00FF1A17"/>
    <w:rsid w:val="00FF2490"/>
    <w:rsid w:val="00FF3003"/>
    <w:rsid w:val="00FF348D"/>
    <w:rsid w:val="00FF3975"/>
    <w:rsid w:val="00FF3DF3"/>
    <w:rsid w:val="00FF4564"/>
    <w:rsid w:val="00FF494E"/>
    <w:rsid w:val="00FF58DF"/>
    <w:rsid w:val="00FF6A3E"/>
    <w:rsid w:val="00FF70BD"/>
    <w:rsid w:val="00FF71E1"/>
    <w:rsid w:val="00FF74D8"/>
    <w:rsid w:val="00FF798E"/>
    <w:rsid w:val="010549F2"/>
    <w:rsid w:val="0128B628"/>
    <w:rsid w:val="0135D4F7"/>
    <w:rsid w:val="013B4C80"/>
    <w:rsid w:val="0167A87C"/>
    <w:rsid w:val="016AEB57"/>
    <w:rsid w:val="016AF1B4"/>
    <w:rsid w:val="017369B2"/>
    <w:rsid w:val="0190CF28"/>
    <w:rsid w:val="0198C1A4"/>
    <w:rsid w:val="01A06AF3"/>
    <w:rsid w:val="01B95F18"/>
    <w:rsid w:val="01C8AC8C"/>
    <w:rsid w:val="01CD9608"/>
    <w:rsid w:val="01D80E76"/>
    <w:rsid w:val="01DC0E4C"/>
    <w:rsid w:val="01E02C2A"/>
    <w:rsid w:val="01E953B5"/>
    <w:rsid w:val="01F1FF7A"/>
    <w:rsid w:val="01F6F5A4"/>
    <w:rsid w:val="01FC1D63"/>
    <w:rsid w:val="01FF632C"/>
    <w:rsid w:val="0202D9B5"/>
    <w:rsid w:val="022A9760"/>
    <w:rsid w:val="022B18CC"/>
    <w:rsid w:val="022F2962"/>
    <w:rsid w:val="025AB459"/>
    <w:rsid w:val="027C9897"/>
    <w:rsid w:val="0285115E"/>
    <w:rsid w:val="02868592"/>
    <w:rsid w:val="0295DD2B"/>
    <w:rsid w:val="02967255"/>
    <w:rsid w:val="02A39323"/>
    <w:rsid w:val="02B36E9E"/>
    <w:rsid w:val="02B84B1E"/>
    <w:rsid w:val="02B98B54"/>
    <w:rsid w:val="02BA4519"/>
    <w:rsid w:val="02C902CB"/>
    <w:rsid w:val="02CE7AE2"/>
    <w:rsid w:val="02D2A9CF"/>
    <w:rsid w:val="02D66DD6"/>
    <w:rsid w:val="02E13914"/>
    <w:rsid w:val="02F9C18C"/>
    <w:rsid w:val="0323996E"/>
    <w:rsid w:val="0333CCD4"/>
    <w:rsid w:val="034B62F9"/>
    <w:rsid w:val="0372A293"/>
    <w:rsid w:val="038CCDB3"/>
    <w:rsid w:val="03A18170"/>
    <w:rsid w:val="03A918F4"/>
    <w:rsid w:val="03BC0BCB"/>
    <w:rsid w:val="03BD072C"/>
    <w:rsid w:val="03C16D5A"/>
    <w:rsid w:val="03E08CF9"/>
    <w:rsid w:val="03E0B546"/>
    <w:rsid w:val="03E24DD2"/>
    <w:rsid w:val="03E8B921"/>
    <w:rsid w:val="03E99459"/>
    <w:rsid w:val="03EB1584"/>
    <w:rsid w:val="03FE616C"/>
    <w:rsid w:val="0401A092"/>
    <w:rsid w:val="04032D1A"/>
    <w:rsid w:val="0408CA2A"/>
    <w:rsid w:val="040958C6"/>
    <w:rsid w:val="04177DCE"/>
    <w:rsid w:val="041BECC6"/>
    <w:rsid w:val="0423AA62"/>
    <w:rsid w:val="04279F0C"/>
    <w:rsid w:val="0429D389"/>
    <w:rsid w:val="044BDC78"/>
    <w:rsid w:val="04508F2D"/>
    <w:rsid w:val="046AF0AC"/>
    <w:rsid w:val="046F930A"/>
    <w:rsid w:val="0470B6AA"/>
    <w:rsid w:val="047223CA"/>
    <w:rsid w:val="04744F70"/>
    <w:rsid w:val="047B2771"/>
    <w:rsid w:val="047B61A0"/>
    <w:rsid w:val="047B7A0C"/>
    <w:rsid w:val="04A115AE"/>
    <w:rsid w:val="04AF2E9D"/>
    <w:rsid w:val="04B77DF4"/>
    <w:rsid w:val="04B8F31B"/>
    <w:rsid w:val="04B9B451"/>
    <w:rsid w:val="04CB75A0"/>
    <w:rsid w:val="04EA0CFC"/>
    <w:rsid w:val="04FF73F0"/>
    <w:rsid w:val="05095223"/>
    <w:rsid w:val="051CA320"/>
    <w:rsid w:val="0542AAEC"/>
    <w:rsid w:val="054EB5C5"/>
    <w:rsid w:val="05599501"/>
    <w:rsid w:val="058F8CBB"/>
    <w:rsid w:val="05A3554F"/>
    <w:rsid w:val="05AFB114"/>
    <w:rsid w:val="05C0B3AF"/>
    <w:rsid w:val="05C62B2C"/>
    <w:rsid w:val="05C75939"/>
    <w:rsid w:val="05ED8878"/>
    <w:rsid w:val="060561E0"/>
    <w:rsid w:val="0606E7A7"/>
    <w:rsid w:val="06093544"/>
    <w:rsid w:val="0614756B"/>
    <w:rsid w:val="0628125E"/>
    <w:rsid w:val="062891F3"/>
    <w:rsid w:val="062B0664"/>
    <w:rsid w:val="063F3D15"/>
    <w:rsid w:val="064F5B23"/>
    <w:rsid w:val="065B1AEA"/>
    <w:rsid w:val="066315E9"/>
    <w:rsid w:val="0665BD05"/>
    <w:rsid w:val="066DA99D"/>
    <w:rsid w:val="0673CBFB"/>
    <w:rsid w:val="0680B5D2"/>
    <w:rsid w:val="0686FC6F"/>
    <w:rsid w:val="069AE81C"/>
    <w:rsid w:val="06B3CEB1"/>
    <w:rsid w:val="06B6F035"/>
    <w:rsid w:val="06BD634C"/>
    <w:rsid w:val="06BDAA2E"/>
    <w:rsid w:val="06C352ED"/>
    <w:rsid w:val="06C39AB6"/>
    <w:rsid w:val="06C3BCE5"/>
    <w:rsid w:val="06C6CA2C"/>
    <w:rsid w:val="06CE23E3"/>
    <w:rsid w:val="06DCBAD3"/>
    <w:rsid w:val="06EA718E"/>
    <w:rsid w:val="070833A8"/>
    <w:rsid w:val="070DE486"/>
    <w:rsid w:val="07109C08"/>
    <w:rsid w:val="072A8503"/>
    <w:rsid w:val="0747CC37"/>
    <w:rsid w:val="07534C71"/>
    <w:rsid w:val="0756E3A0"/>
    <w:rsid w:val="075FDE88"/>
    <w:rsid w:val="076E9BCE"/>
    <w:rsid w:val="07718102"/>
    <w:rsid w:val="0781970A"/>
    <w:rsid w:val="07867D7E"/>
    <w:rsid w:val="078CAD9A"/>
    <w:rsid w:val="07A219A1"/>
    <w:rsid w:val="07C86865"/>
    <w:rsid w:val="07D663F3"/>
    <w:rsid w:val="07EDE735"/>
    <w:rsid w:val="07F0C977"/>
    <w:rsid w:val="0801401E"/>
    <w:rsid w:val="08090CD3"/>
    <w:rsid w:val="082F3A71"/>
    <w:rsid w:val="08544B30"/>
    <w:rsid w:val="0855F629"/>
    <w:rsid w:val="085C3798"/>
    <w:rsid w:val="085E0436"/>
    <w:rsid w:val="08603918"/>
    <w:rsid w:val="08635A94"/>
    <w:rsid w:val="086BEAB7"/>
    <w:rsid w:val="0873E33E"/>
    <w:rsid w:val="087669E2"/>
    <w:rsid w:val="087C3178"/>
    <w:rsid w:val="087F1FEC"/>
    <w:rsid w:val="088240FF"/>
    <w:rsid w:val="088E7141"/>
    <w:rsid w:val="08A8E365"/>
    <w:rsid w:val="08ABA5F7"/>
    <w:rsid w:val="08BCB582"/>
    <w:rsid w:val="08C68EE3"/>
    <w:rsid w:val="08CCC8EC"/>
    <w:rsid w:val="08D6E4AB"/>
    <w:rsid w:val="08DC4235"/>
    <w:rsid w:val="08E37C68"/>
    <w:rsid w:val="08EFBFC6"/>
    <w:rsid w:val="08FCF39C"/>
    <w:rsid w:val="0901CAE1"/>
    <w:rsid w:val="090EBA81"/>
    <w:rsid w:val="091A4305"/>
    <w:rsid w:val="09277399"/>
    <w:rsid w:val="0949581F"/>
    <w:rsid w:val="094A46BB"/>
    <w:rsid w:val="0950D91E"/>
    <w:rsid w:val="0955A83B"/>
    <w:rsid w:val="0958ED33"/>
    <w:rsid w:val="095E0CED"/>
    <w:rsid w:val="0962E9BC"/>
    <w:rsid w:val="0965781F"/>
    <w:rsid w:val="097E3D75"/>
    <w:rsid w:val="0981513B"/>
    <w:rsid w:val="098BA4E9"/>
    <w:rsid w:val="098C51B6"/>
    <w:rsid w:val="09994200"/>
    <w:rsid w:val="09B40F34"/>
    <w:rsid w:val="09B55DBB"/>
    <w:rsid w:val="09C03412"/>
    <w:rsid w:val="09C9A2A5"/>
    <w:rsid w:val="09E0F207"/>
    <w:rsid w:val="09EC7F64"/>
    <w:rsid w:val="0A033C6F"/>
    <w:rsid w:val="0A059D8C"/>
    <w:rsid w:val="0A118A82"/>
    <w:rsid w:val="0A179797"/>
    <w:rsid w:val="0A27E33B"/>
    <w:rsid w:val="0A3A94AC"/>
    <w:rsid w:val="0A49463A"/>
    <w:rsid w:val="0A4AC95A"/>
    <w:rsid w:val="0A4DC70C"/>
    <w:rsid w:val="0A512230"/>
    <w:rsid w:val="0A51A485"/>
    <w:rsid w:val="0A695E22"/>
    <w:rsid w:val="0A69FCC8"/>
    <w:rsid w:val="0A6E95C0"/>
    <w:rsid w:val="0A7AC0E2"/>
    <w:rsid w:val="0A8A1E3A"/>
    <w:rsid w:val="0A8D606D"/>
    <w:rsid w:val="0A943DF7"/>
    <w:rsid w:val="0A96A51C"/>
    <w:rsid w:val="0A9DB714"/>
    <w:rsid w:val="0ABD4AED"/>
    <w:rsid w:val="0AC0844B"/>
    <w:rsid w:val="0AC737D3"/>
    <w:rsid w:val="0ACBD2A4"/>
    <w:rsid w:val="0AD92D2A"/>
    <w:rsid w:val="0AEAD580"/>
    <w:rsid w:val="0AEEA4CE"/>
    <w:rsid w:val="0B027B52"/>
    <w:rsid w:val="0B05504A"/>
    <w:rsid w:val="0B3195E4"/>
    <w:rsid w:val="0B44238B"/>
    <w:rsid w:val="0B4A2AE2"/>
    <w:rsid w:val="0B4BC663"/>
    <w:rsid w:val="0B4F4B8B"/>
    <w:rsid w:val="0B552054"/>
    <w:rsid w:val="0B74678A"/>
    <w:rsid w:val="0B926705"/>
    <w:rsid w:val="0B94CC41"/>
    <w:rsid w:val="0BA12D29"/>
    <w:rsid w:val="0BB6F286"/>
    <w:rsid w:val="0BB8E90E"/>
    <w:rsid w:val="0BC42CC3"/>
    <w:rsid w:val="0BC6A0FA"/>
    <w:rsid w:val="0BC71766"/>
    <w:rsid w:val="0BD3C2D9"/>
    <w:rsid w:val="0BD5ADE4"/>
    <w:rsid w:val="0BD5DA6A"/>
    <w:rsid w:val="0BDE9328"/>
    <w:rsid w:val="0BEF0CF1"/>
    <w:rsid w:val="0BF8C1F9"/>
    <w:rsid w:val="0C0DEE11"/>
    <w:rsid w:val="0C10F037"/>
    <w:rsid w:val="0C23F616"/>
    <w:rsid w:val="0C249A35"/>
    <w:rsid w:val="0C2FB037"/>
    <w:rsid w:val="0C38B6AE"/>
    <w:rsid w:val="0C3B1791"/>
    <w:rsid w:val="0C3D6BA2"/>
    <w:rsid w:val="0C4452D2"/>
    <w:rsid w:val="0C502AF7"/>
    <w:rsid w:val="0C78F330"/>
    <w:rsid w:val="0C9D6EB5"/>
    <w:rsid w:val="0CA24273"/>
    <w:rsid w:val="0CAE9986"/>
    <w:rsid w:val="0CC38BDD"/>
    <w:rsid w:val="0CCC28D7"/>
    <w:rsid w:val="0CCFDA37"/>
    <w:rsid w:val="0CDC1A01"/>
    <w:rsid w:val="0CE2558A"/>
    <w:rsid w:val="0CE3BC9B"/>
    <w:rsid w:val="0CEF75E4"/>
    <w:rsid w:val="0D0E2445"/>
    <w:rsid w:val="0D1313CE"/>
    <w:rsid w:val="0D14C97B"/>
    <w:rsid w:val="0D15892F"/>
    <w:rsid w:val="0D20BE4B"/>
    <w:rsid w:val="0D20EA5C"/>
    <w:rsid w:val="0D25E34D"/>
    <w:rsid w:val="0D282D19"/>
    <w:rsid w:val="0D2FD676"/>
    <w:rsid w:val="0D3065B9"/>
    <w:rsid w:val="0D331622"/>
    <w:rsid w:val="0D59EB1F"/>
    <w:rsid w:val="0D6C71F2"/>
    <w:rsid w:val="0D78A77E"/>
    <w:rsid w:val="0D8B8D52"/>
    <w:rsid w:val="0D8E5761"/>
    <w:rsid w:val="0D9B0697"/>
    <w:rsid w:val="0DA3BC31"/>
    <w:rsid w:val="0DBE2291"/>
    <w:rsid w:val="0DC11DF3"/>
    <w:rsid w:val="0DD78603"/>
    <w:rsid w:val="0DECCC90"/>
    <w:rsid w:val="0DEF7E20"/>
    <w:rsid w:val="0DEFB871"/>
    <w:rsid w:val="0DF83FC6"/>
    <w:rsid w:val="0DFC92B8"/>
    <w:rsid w:val="0E1743A7"/>
    <w:rsid w:val="0E22ED22"/>
    <w:rsid w:val="0E2632CF"/>
    <w:rsid w:val="0E35A8C3"/>
    <w:rsid w:val="0E5674A7"/>
    <w:rsid w:val="0E647FD6"/>
    <w:rsid w:val="0E768F16"/>
    <w:rsid w:val="0E7F8BE0"/>
    <w:rsid w:val="0E82453A"/>
    <w:rsid w:val="0E87D062"/>
    <w:rsid w:val="0E95FA9B"/>
    <w:rsid w:val="0E97654D"/>
    <w:rsid w:val="0E995D75"/>
    <w:rsid w:val="0E9D18D0"/>
    <w:rsid w:val="0EA3286B"/>
    <w:rsid w:val="0EA818E8"/>
    <w:rsid w:val="0EAF1024"/>
    <w:rsid w:val="0EAF58D5"/>
    <w:rsid w:val="0EBC5D33"/>
    <w:rsid w:val="0ECE36F2"/>
    <w:rsid w:val="0ECFD726"/>
    <w:rsid w:val="0ED32FFB"/>
    <w:rsid w:val="0EE84314"/>
    <w:rsid w:val="0EE9E4BF"/>
    <w:rsid w:val="0EF90B96"/>
    <w:rsid w:val="0F3962B0"/>
    <w:rsid w:val="0F3E0DAF"/>
    <w:rsid w:val="0F4A770A"/>
    <w:rsid w:val="0F523965"/>
    <w:rsid w:val="0F551541"/>
    <w:rsid w:val="0F5528DC"/>
    <w:rsid w:val="0F67B717"/>
    <w:rsid w:val="0F75854E"/>
    <w:rsid w:val="0F79A6BD"/>
    <w:rsid w:val="0F8250EE"/>
    <w:rsid w:val="0F8D4176"/>
    <w:rsid w:val="0FA213E9"/>
    <w:rsid w:val="0FA51765"/>
    <w:rsid w:val="0FB6635B"/>
    <w:rsid w:val="0FB72E4F"/>
    <w:rsid w:val="0FE74921"/>
    <w:rsid w:val="0FE83F90"/>
    <w:rsid w:val="101497AB"/>
    <w:rsid w:val="1029C270"/>
    <w:rsid w:val="1031B9F8"/>
    <w:rsid w:val="10376F08"/>
    <w:rsid w:val="103EAD30"/>
    <w:rsid w:val="1045260F"/>
    <w:rsid w:val="104CFD20"/>
    <w:rsid w:val="105C3243"/>
    <w:rsid w:val="1073A3E8"/>
    <w:rsid w:val="107691D1"/>
    <w:rsid w:val="10880616"/>
    <w:rsid w:val="10A28D99"/>
    <w:rsid w:val="10AB6684"/>
    <w:rsid w:val="10C3291E"/>
    <w:rsid w:val="10C35754"/>
    <w:rsid w:val="10C84506"/>
    <w:rsid w:val="10DC0857"/>
    <w:rsid w:val="10EA3C58"/>
    <w:rsid w:val="10FB3979"/>
    <w:rsid w:val="11129416"/>
    <w:rsid w:val="111EC288"/>
    <w:rsid w:val="11264C26"/>
    <w:rsid w:val="113A2EA7"/>
    <w:rsid w:val="1142CDEA"/>
    <w:rsid w:val="1143F219"/>
    <w:rsid w:val="114BB805"/>
    <w:rsid w:val="116B71B9"/>
    <w:rsid w:val="11711516"/>
    <w:rsid w:val="117EAAE4"/>
    <w:rsid w:val="1186C3DE"/>
    <w:rsid w:val="11888BEF"/>
    <w:rsid w:val="11BE1727"/>
    <w:rsid w:val="11E1DAC1"/>
    <w:rsid w:val="11F000E5"/>
    <w:rsid w:val="12082C24"/>
    <w:rsid w:val="1215643E"/>
    <w:rsid w:val="122140E3"/>
    <w:rsid w:val="122AEC8A"/>
    <w:rsid w:val="123C53C2"/>
    <w:rsid w:val="123D15D1"/>
    <w:rsid w:val="123EE8DC"/>
    <w:rsid w:val="125196FA"/>
    <w:rsid w:val="125B8C18"/>
    <w:rsid w:val="127817D2"/>
    <w:rsid w:val="1283A3A3"/>
    <w:rsid w:val="128770F1"/>
    <w:rsid w:val="12973E30"/>
    <w:rsid w:val="12A5F636"/>
    <w:rsid w:val="12A6B5F7"/>
    <w:rsid w:val="12AEEA23"/>
    <w:rsid w:val="12B26E69"/>
    <w:rsid w:val="12C393D5"/>
    <w:rsid w:val="12C9FA90"/>
    <w:rsid w:val="12CD1BBB"/>
    <w:rsid w:val="12D92A04"/>
    <w:rsid w:val="12E5F13D"/>
    <w:rsid w:val="12EA681D"/>
    <w:rsid w:val="12EE64F6"/>
    <w:rsid w:val="13075732"/>
    <w:rsid w:val="1309FB26"/>
    <w:rsid w:val="1316FAAF"/>
    <w:rsid w:val="131E38F1"/>
    <w:rsid w:val="1320C0F6"/>
    <w:rsid w:val="1325B6D4"/>
    <w:rsid w:val="1332CCE4"/>
    <w:rsid w:val="13441C4A"/>
    <w:rsid w:val="1344EBB3"/>
    <w:rsid w:val="135653A2"/>
    <w:rsid w:val="135DD021"/>
    <w:rsid w:val="13640BCE"/>
    <w:rsid w:val="136A5202"/>
    <w:rsid w:val="1384C61F"/>
    <w:rsid w:val="138C5A4E"/>
    <w:rsid w:val="138DC562"/>
    <w:rsid w:val="1399319C"/>
    <w:rsid w:val="13A51457"/>
    <w:rsid w:val="13A55FC3"/>
    <w:rsid w:val="13AA96D5"/>
    <w:rsid w:val="13BDD2E7"/>
    <w:rsid w:val="13C38D71"/>
    <w:rsid w:val="13DB9F6A"/>
    <w:rsid w:val="13F1ABF2"/>
    <w:rsid w:val="13FFB426"/>
    <w:rsid w:val="1410C79C"/>
    <w:rsid w:val="1412EAAE"/>
    <w:rsid w:val="1427FF64"/>
    <w:rsid w:val="142A09D7"/>
    <w:rsid w:val="142CFBE2"/>
    <w:rsid w:val="14334FDC"/>
    <w:rsid w:val="143EB86A"/>
    <w:rsid w:val="1459A611"/>
    <w:rsid w:val="145E6EBC"/>
    <w:rsid w:val="1474FE15"/>
    <w:rsid w:val="148225DD"/>
    <w:rsid w:val="14980221"/>
    <w:rsid w:val="149B531B"/>
    <w:rsid w:val="14B14C38"/>
    <w:rsid w:val="14B3F558"/>
    <w:rsid w:val="14C42CE8"/>
    <w:rsid w:val="14D85566"/>
    <w:rsid w:val="14E07A9F"/>
    <w:rsid w:val="14EDA54E"/>
    <w:rsid w:val="14F05FDC"/>
    <w:rsid w:val="150BFCE4"/>
    <w:rsid w:val="150C1B1C"/>
    <w:rsid w:val="1512CA99"/>
    <w:rsid w:val="151F3B9E"/>
    <w:rsid w:val="1540A878"/>
    <w:rsid w:val="1542FD2D"/>
    <w:rsid w:val="154F2A74"/>
    <w:rsid w:val="1573B8DD"/>
    <w:rsid w:val="15788675"/>
    <w:rsid w:val="157A5326"/>
    <w:rsid w:val="159EB42C"/>
    <w:rsid w:val="15ADCDD6"/>
    <w:rsid w:val="15B429C5"/>
    <w:rsid w:val="15BA4B69"/>
    <w:rsid w:val="15C76633"/>
    <w:rsid w:val="15DBBA5F"/>
    <w:rsid w:val="15E7A972"/>
    <w:rsid w:val="16018BBA"/>
    <w:rsid w:val="16073233"/>
    <w:rsid w:val="1609F2FF"/>
    <w:rsid w:val="161CDC0C"/>
    <w:rsid w:val="161E6430"/>
    <w:rsid w:val="16333835"/>
    <w:rsid w:val="1646D616"/>
    <w:rsid w:val="1648183D"/>
    <w:rsid w:val="16500FC5"/>
    <w:rsid w:val="16533DA6"/>
    <w:rsid w:val="165ED757"/>
    <w:rsid w:val="166FCFD4"/>
    <w:rsid w:val="1671CE13"/>
    <w:rsid w:val="16816347"/>
    <w:rsid w:val="168C624B"/>
    <w:rsid w:val="16973F55"/>
    <w:rsid w:val="16AD3DB9"/>
    <w:rsid w:val="16BAADD0"/>
    <w:rsid w:val="16C9F770"/>
    <w:rsid w:val="16D39E04"/>
    <w:rsid w:val="16DEF792"/>
    <w:rsid w:val="16FE719E"/>
    <w:rsid w:val="171B8343"/>
    <w:rsid w:val="171F668E"/>
    <w:rsid w:val="1729FB8F"/>
    <w:rsid w:val="172E5B1C"/>
    <w:rsid w:val="1735BEAF"/>
    <w:rsid w:val="173BE8C0"/>
    <w:rsid w:val="173D3279"/>
    <w:rsid w:val="174A651F"/>
    <w:rsid w:val="1757CE7A"/>
    <w:rsid w:val="175A93A1"/>
    <w:rsid w:val="177619C7"/>
    <w:rsid w:val="17849868"/>
    <w:rsid w:val="178A2C4B"/>
    <w:rsid w:val="17B68BFF"/>
    <w:rsid w:val="17B98B76"/>
    <w:rsid w:val="17C2FC4D"/>
    <w:rsid w:val="17C6B806"/>
    <w:rsid w:val="17C6D2A6"/>
    <w:rsid w:val="17C9702B"/>
    <w:rsid w:val="17E22499"/>
    <w:rsid w:val="17E3F2C8"/>
    <w:rsid w:val="180D6092"/>
    <w:rsid w:val="182D3400"/>
    <w:rsid w:val="182EEEAE"/>
    <w:rsid w:val="1853A993"/>
    <w:rsid w:val="185D84D0"/>
    <w:rsid w:val="1870F852"/>
    <w:rsid w:val="187A675C"/>
    <w:rsid w:val="1892A97B"/>
    <w:rsid w:val="1894A537"/>
    <w:rsid w:val="18A2E285"/>
    <w:rsid w:val="18B69298"/>
    <w:rsid w:val="18B920B7"/>
    <w:rsid w:val="18BEEC20"/>
    <w:rsid w:val="18C89C57"/>
    <w:rsid w:val="18D867AA"/>
    <w:rsid w:val="18DE018F"/>
    <w:rsid w:val="18ECDC17"/>
    <w:rsid w:val="18F65970"/>
    <w:rsid w:val="190969CD"/>
    <w:rsid w:val="190C515C"/>
    <w:rsid w:val="1925549F"/>
    <w:rsid w:val="192DC62C"/>
    <w:rsid w:val="1933408A"/>
    <w:rsid w:val="193C7401"/>
    <w:rsid w:val="19414EE1"/>
    <w:rsid w:val="196CFAA8"/>
    <w:rsid w:val="196EE186"/>
    <w:rsid w:val="198805E1"/>
    <w:rsid w:val="19893CFE"/>
    <w:rsid w:val="199730AD"/>
    <w:rsid w:val="19A35B98"/>
    <w:rsid w:val="19A515F4"/>
    <w:rsid w:val="19B97F65"/>
    <w:rsid w:val="19EE8AFB"/>
    <w:rsid w:val="19EEAF65"/>
    <w:rsid w:val="19F9B65B"/>
    <w:rsid w:val="19FB7591"/>
    <w:rsid w:val="19FC326B"/>
    <w:rsid w:val="1A10726E"/>
    <w:rsid w:val="1A11F653"/>
    <w:rsid w:val="1A3462D9"/>
    <w:rsid w:val="1A3E4104"/>
    <w:rsid w:val="1A50824D"/>
    <w:rsid w:val="1A558B57"/>
    <w:rsid w:val="1A5F13BF"/>
    <w:rsid w:val="1A62F744"/>
    <w:rsid w:val="1A676BE5"/>
    <w:rsid w:val="1A7CE24E"/>
    <w:rsid w:val="1A8873EE"/>
    <w:rsid w:val="1A936C82"/>
    <w:rsid w:val="1AA94D60"/>
    <w:rsid w:val="1AB45DB1"/>
    <w:rsid w:val="1AC13AE6"/>
    <w:rsid w:val="1AC4B780"/>
    <w:rsid w:val="1AD83289"/>
    <w:rsid w:val="1AE080A7"/>
    <w:rsid w:val="1AE18256"/>
    <w:rsid w:val="1AF1F22B"/>
    <w:rsid w:val="1AF22A4D"/>
    <w:rsid w:val="1AF6343E"/>
    <w:rsid w:val="1B047C48"/>
    <w:rsid w:val="1B10E533"/>
    <w:rsid w:val="1B2618AA"/>
    <w:rsid w:val="1B2B5BA6"/>
    <w:rsid w:val="1B3AC37F"/>
    <w:rsid w:val="1B4D3B51"/>
    <w:rsid w:val="1B4DE800"/>
    <w:rsid w:val="1B73AC50"/>
    <w:rsid w:val="1B74067F"/>
    <w:rsid w:val="1B74F1BC"/>
    <w:rsid w:val="1B9A0610"/>
    <w:rsid w:val="1B9C3BC3"/>
    <w:rsid w:val="1B9CD035"/>
    <w:rsid w:val="1BA9BEA5"/>
    <w:rsid w:val="1BBBB198"/>
    <w:rsid w:val="1BD191DA"/>
    <w:rsid w:val="1BD3A4B3"/>
    <w:rsid w:val="1BDC03CC"/>
    <w:rsid w:val="1BFB8024"/>
    <w:rsid w:val="1BFD050C"/>
    <w:rsid w:val="1C0B87EC"/>
    <w:rsid w:val="1C1BBD57"/>
    <w:rsid w:val="1C249581"/>
    <w:rsid w:val="1C38D74F"/>
    <w:rsid w:val="1C46091D"/>
    <w:rsid w:val="1C548EBB"/>
    <w:rsid w:val="1C619581"/>
    <w:rsid w:val="1C874668"/>
    <w:rsid w:val="1C87C7F2"/>
    <w:rsid w:val="1C88243E"/>
    <w:rsid w:val="1C99E3DE"/>
    <w:rsid w:val="1C9F4DBE"/>
    <w:rsid w:val="1CA4393A"/>
    <w:rsid w:val="1CCA3A1B"/>
    <w:rsid w:val="1CDCB653"/>
    <w:rsid w:val="1CE2768D"/>
    <w:rsid w:val="1CF7B7BE"/>
    <w:rsid w:val="1D14F2E5"/>
    <w:rsid w:val="1D21411E"/>
    <w:rsid w:val="1D22D039"/>
    <w:rsid w:val="1D2C0DD5"/>
    <w:rsid w:val="1D2EE095"/>
    <w:rsid w:val="1D42D890"/>
    <w:rsid w:val="1D5E990F"/>
    <w:rsid w:val="1D6CE643"/>
    <w:rsid w:val="1D734BA8"/>
    <w:rsid w:val="1D73899F"/>
    <w:rsid w:val="1D7A2481"/>
    <w:rsid w:val="1D7A6CBD"/>
    <w:rsid w:val="1D8C55B3"/>
    <w:rsid w:val="1D8F9A73"/>
    <w:rsid w:val="1D947492"/>
    <w:rsid w:val="1D98120F"/>
    <w:rsid w:val="1DA9947C"/>
    <w:rsid w:val="1DAB5224"/>
    <w:rsid w:val="1DBE4268"/>
    <w:rsid w:val="1DC5354C"/>
    <w:rsid w:val="1DCB25C6"/>
    <w:rsid w:val="1DCDCD71"/>
    <w:rsid w:val="1DDB2A7C"/>
    <w:rsid w:val="1DDD9CDD"/>
    <w:rsid w:val="1DDED005"/>
    <w:rsid w:val="1DF45BAE"/>
    <w:rsid w:val="1DFA113F"/>
    <w:rsid w:val="1E0453E2"/>
    <w:rsid w:val="1E063E29"/>
    <w:rsid w:val="1E0D79D6"/>
    <w:rsid w:val="1E1754FB"/>
    <w:rsid w:val="1E219FE4"/>
    <w:rsid w:val="1E263D18"/>
    <w:rsid w:val="1E2D17E5"/>
    <w:rsid w:val="1E60E761"/>
    <w:rsid w:val="1E650759"/>
    <w:rsid w:val="1E707549"/>
    <w:rsid w:val="1E873D45"/>
    <w:rsid w:val="1E9CD8B8"/>
    <w:rsid w:val="1E9F11FD"/>
    <w:rsid w:val="1EA7F2D5"/>
    <w:rsid w:val="1EB59FDD"/>
    <w:rsid w:val="1EBA44C9"/>
    <w:rsid w:val="1EC24559"/>
    <w:rsid w:val="1ED1D5EB"/>
    <w:rsid w:val="1EFFE9E8"/>
    <w:rsid w:val="1F02DAC2"/>
    <w:rsid w:val="1F0AF95C"/>
    <w:rsid w:val="1F0F8575"/>
    <w:rsid w:val="1F17B982"/>
    <w:rsid w:val="1F43A71F"/>
    <w:rsid w:val="1F55D07B"/>
    <w:rsid w:val="1F5902FB"/>
    <w:rsid w:val="1F6D0317"/>
    <w:rsid w:val="1F92C398"/>
    <w:rsid w:val="1FA67163"/>
    <w:rsid w:val="1FA830FB"/>
    <w:rsid w:val="1FC660EC"/>
    <w:rsid w:val="1FD9BEC4"/>
    <w:rsid w:val="1FDFB336"/>
    <w:rsid w:val="1FDFBFA7"/>
    <w:rsid w:val="1FE11CF4"/>
    <w:rsid w:val="1FEB3E3A"/>
    <w:rsid w:val="1FEC4743"/>
    <w:rsid w:val="1FEEEC38"/>
    <w:rsid w:val="1FFFB690"/>
    <w:rsid w:val="2003E0EB"/>
    <w:rsid w:val="200D68A5"/>
    <w:rsid w:val="2016716D"/>
    <w:rsid w:val="2017FA59"/>
    <w:rsid w:val="2021ED8D"/>
    <w:rsid w:val="2025BC41"/>
    <w:rsid w:val="203E57D4"/>
    <w:rsid w:val="2052C4C4"/>
    <w:rsid w:val="205666F6"/>
    <w:rsid w:val="206BAAE0"/>
    <w:rsid w:val="2071E405"/>
    <w:rsid w:val="207F4A24"/>
    <w:rsid w:val="208329AD"/>
    <w:rsid w:val="2086888B"/>
    <w:rsid w:val="20B3737E"/>
    <w:rsid w:val="20CE9066"/>
    <w:rsid w:val="20D9CB7A"/>
    <w:rsid w:val="20F94B88"/>
    <w:rsid w:val="210C768F"/>
    <w:rsid w:val="211CD9D6"/>
    <w:rsid w:val="212B39F2"/>
    <w:rsid w:val="2144F0A6"/>
    <w:rsid w:val="21546D3A"/>
    <w:rsid w:val="21549B99"/>
    <w:rsid w:val="216B56C1"/>
    <w:rsid w:val="21719D1A"/>
    <w:rsid w:val="217505DC"/>
    <w:rsid w:val="2182D40B"/>
    <w:rsid w:val="218ED3AA"/>
    <w:rsid w:val="2196F06E"/>
    <w:rsid w:val="219D2E38"/>
    <w:rsid w:val="219F4671"/>
    <w:rsid w:val="21A51CE8"/>
    <w:rsid w:val="21A94911"/>
    <w:rsid w:val="21B53FB8"/>
    <w:rsid w:val="21D87F86"/>
    <w:rsid w:val="21DD4815"/>
    <w:rsid w:val="21E13265"/>
    <w:rsid w:val="21F88A51"/>
    <w:rsid w:val="220AE49E"/>
    <w:rsid w:val="220EA37E"/>
    <w:rsid w:val="2212D123"/>
    <w:rsid w:val="2221E287"/>
    <w:rsid w:val="222B228A"/>
    <w:rsid w:val="222F9009"/>
    <w:rsid w:val="22470038"/>
    <w:rsid w:val="225D59DB"/>
    <w:rsid w:val="225ECEAC"/>
    <w:rsid w:val="2264EF0A"/>
    <w:rsid w:val="22676BA6"/>
    <w:rsid w:val="2274EC05"/>
    <w:rsid w:val="227B84E9"/>
    <w:rsid w:val="2283E775"/>
    <w:rsid w:val="2289FE8E"/>
    <w:rsid w:val="2291CF82"/>
    <w:rsid w:val="229489AA"/>
    <w:rsid w:val="22967159"/>
    <w:rsid w:val="22AC6D46"/>
    <w:rsid w:val="22B3755E"/>
    <w:rsid w:val="22E74D5E"/>
    <w:rsid w:val="22FBC098"/>
    <w:rsid w:val="230E9A84"/>
    <w:rsid w:val="232A59E3"/>
    <w:rsid w:val="232D40F7"/>
    <w:rsid w:val="234A460D"/>
    <w:rsid w:val="2350E8B3"/>
    <w:rsid w:val="23667549"/>
    <w:rsid w:val="2373DC7C"/>
    <w:rsid w:val="23829FA0"/>
    <w:rsid w:val="238FAD0C"/>
    <w:rsid w:val="239C458C"/>
    <w:rsid w:val="23AC55B6"/>
    <w:rsid w:val="23AEC125"/>
    <w:rsid w:val="23B4454F"/>
    <w:rsid w:val="23D9832A"/>
    <w:rsid w:val="23E7832E"/>
    <w:rsid w:val="23EB9501"/>
    <w:rsid w:val="23EF8839"/>
    <w:rsid w:val="23F5C2D8"/>
    <w:rsid w:val="2421B4C9"/>
    <w:rsid w:val="24402A2B"/>
    <w:rsid w:val="2454CA1E"/>
    <w:rsid w:val="245B89C5"/>
    <w:rsid w:val="245E0336"/>
    <w:rsid w:val="245F7BBC"/>
    <w:rsid w:val="24801914"/>
    <w:rsid w:val="2481B62A"/>
    <w:rsid w:val="24946825"/>
    <w:rsid w:val="2494F080"/>
    <w:rsid w:val="249D3F84"/>
    <w:rsid w:val="249ECDA2"/>
    <w:rsid w:val="24AD6771"/>
    <w:rsid w:val="24D0CA49"/>
    <w:rsid w:val="24E64ACC"/>
    <w:rsid w:val="24EE5509"/>
    <w:rsid w:val="24F7FD5E"/>
    <w:rsid w:val="24F8A71C"/>
    <w:rsid w:val="24FC0585"/>
    <w:rsid w:val="2507B8E2"/>
    <w:rsid w:val="250AFCDF"/>
    <w:rsid w:val="250D593A"/>
    <w:rsid w:val="250E8754"/>
    <w:rsid w:val="2521FCC7"/>
    <w:rsid w:val="2534F2B7"/>
    <w:rsid w:val="25432A89"/>
    <w:rsid w:val="2558C53E"/>
    <w:rsid w:val="256C7227"/>
    <w:rsid w:val="25776A69"/>
    <w:rsid w:val="259A93C0"/>
    <w:rsid w:val="259C5A9C"/>
    <w:rsid w:val="259FEF1A"/>
    <w:rsid w:val="25A398BA"/>
    <w:rsid w:val="25B44CEB"/>
    <w:rsid w:val="25BFFD8B"/>
    <w:rsid w:val="25D26B1E"/>
    <w:rsid w:val="25D45549"/>
    <w:rsid w:val="25D9A791"/>
    <w:rsid w:val="25DC07D2"/>
    <w:rsid w:val="25DC6B08"/>
    <w:rsid w:val="25E1DB74"/>
    <w:rsid w:val="25F8C46E"/>
    <w:rsid w:val="25F8DDB5"/>
    <w:rsid w:val="260A4B1A"/>
    <w:rsid w:val="260A591B"/>
    <w:rsid w:val="261B8DED"/>
    <w:rsid w:val="261DA5CB"/>
    <w:rsid w:val="2630A9FB"/>
    <w:rsid w:val="263438F9"/>
    <w:rsid w:val="267800DF"/>
    <w:rsid w:val="268016FC"/>
    <w:rsid w:val="2685A390"/>
    <w:rsid w:val="268868EA"/>
    <w:rsid w:val="268B3D9E"/>
    <w:rsid w:val="2697FF41"/>
    <w:rsid w:val="2699937F"/>
    <w:rsid w:val="26ADAC6E"/>
    <w:rsid w:val="26B6A3DF"/>
    <w:rsid w:val="26C32B9E"/>
    <w:rsid w:val="26CA4D13"/>
    <w:rsid w:val="26D73FCF"/>
    <w:rsid w:val="271880A9"/>
    <w:rsid w:val="27265809"/>
    <w:rsid w:val="272781FE"/>
    <w:rsid w:val="2728553A"/>
    <w:rsid w:val="272A691C"/>
    <w:rsid w:val="274F505A"/>
    <w:rsid w:val="275C700B"/>
    <w:rsid w:val="275E5DA4"/>
    <w:rsid w:val="276A5BAD"/>
    <w:rsid w:val="276D0A7D"/>
    <w:rsid w:val="276DADB5"/>
    <w:rsid w:val="27792E06"/>
    <w:rsid w:val="277C3CEF"/>
    <w:rsid w:val="277CBD52"/>
    <w:rsid w:val="2785E864"/>
    <w:rsid w:val="278F8CC0"/>
    <w:rsid w:val="2793FDBE"/>
    <w:rsid w:val="279F0F18"/>
    <w:rsid w:val="27A72A11"/>
    <w:rsid w:val="27AC9673"/>
    <w:rsid w:val="27B1DC34"/>
    <w:rsid w:val="27B97FB3"/>
    <w:rsid w:val="27C71347"/>
    <w:rsid w:val="27F0E808"/>
    <w:rsid w:val="27F770A3"/>
    <w:rsid w:val="27FDDB30"/>
    <w:rsid w:val="280D00EF"/>
    <w:rsid w:val="28129A51"/>
    <w:rsid w:val="2815925C"/>
    <w:rsid w:val="28239645"/>
    <w:rsid w:val="2825DB98"/>
    <w:rsid w:val="2828701F"/>
    <w:rsid w:val="2831F21B"/>
    <w:rsid w:val="28679EC5"/>
    <w:rsid w:val="286B18C2"/>
    <w:rsid w:val="2877C1C5"/>
    <w:rsid w:val="28AF9594"/>
    <w:rsid w:val="28B513CD"/>
    <w:rsid w:val="28B51504"/>
    <w:rsid w:val="28ED23B4"/>
    <w:rsid w:val="28F68EDC"/>
    <w:rsid w:val="28FC5FEA"/>
    <w:rsid w:val="291845EA"/>
    <w:rsid w:val="2936B04B"/>
    <w:rsid w:val="2939F6DE"/>
    <w:rsid w:val="2949F10E"/>
    <w:rsid w:val="294C5BA0"/>
    <w:rsid w:val="294DA2D4"/>
    <w:rsid w:val="2961075A"/>
    <w:rsid w:val="29628F71"/>
    <w:rsid w:val="296B36C5"/>
    <w:rsid w:val="297FB9D0"/>
    <w:rsid w:val="29980537"/>
    <w:rsid w:val="29A33FE0"/>
    <w:rsid w:val="29B7CA57"/>
    <w:rsid w:val="29BA5B8C"/>
    <w:rsid w:val="29CBCFAB"/>
    <w:rsid w:val="29E5FE65"/>
    <w:rsid w:val="29F2E593"/>
    <w:rsid w:val="2A0C7007"/>
    <w:rsid w:val="2A122887"/>
    <w:rsid w:val="2A18E9F5"/>
    <w:rsid w:val="2A20F37B"/>
    <w:rsid w:val="2A24DF9E"/>
    <w:rsid w:val="2A3232DC"/>
    <w:rsid w:val="2A457DF9"/>
    <w:rsid w:val="2A47150D"/>
    <w:rsid w:val="2A477FB5"/>
    <w:rsid w:val="2A494458"/>
    <w:rsid w:val="2A5BF407"/>
    <w:rsid w:val="2A5FF2E3"/>
    <w:rsid w:val="2A61E6EE"/>
    <w:rsid w:val="2A69762D"/>
    <w:rsid w:val="2A94419C"/>
    <w:rsid w:val="2A989408"/>
    <w:rsid w:val="2A9FCFE2"/>
    <w:rsid w:val="2AA2FC85"/>
    <w:rsid w:val="2ACEA3F9"/>
    <w:rsid w:val="2ACEF68E"/>
    <w:rsid w:val="2AD24D22"/>
    <w:rsid w:val="2AD2FE28"/>
    <w:rsid w:val="2ADA93FE"/>
    <w:rsid w:val="2AE52FEF"/>
    <w:rsid w:val="2B065BB6"/>
    <w:rsid w:val="2B06FB6B"/>
    <w:rsid w:val="2B0D3C7D"/>
    <w:rsid w:val="2B1BADFD"/>
    <w:rsid w:val="2B1D7B62"/>
    <w:rsid w:val="2B1DCE41"/>
    <w:rsid w:val="2B24D9DB"/>
    <w:rsid w:val="2B2765EA"/>
    <w:rsid w:val="2B342B8C"/>
    <w:rsid w:val="2B559910"/>
    <w:rsid w:val="2B59B02E"/>
    <w:rsid w:val="2B5EE7B4"/>
    <w:rsid w:val="2B6CB5CA"/>
    <w:rsid w:val="2B889D15"/>
    <w:rsid w:val="2B955594"/>
    <w:rsid w:val="2BC09F25"/>
    <w:rsid w:val="2BCB03B5"/>
    <w:rsid w:val="2BD0036E"/>
    <w:rsid w:val="2BEF0C9F"/>
    <w:rsid w:val="2C15DEB7"/>
    <w:rsid w:val="2C1C26BE"/>
    <w:rsid w:val="2C286C3F"/>
    <w:rsid w:val="2C2ADE9D"/>
    <w:rsid w:val="2C33E88A"/>
    <w:rsid w:val="2C4B8C1D"/>
    <w:rsid w:val="2C585523"/>
    <w:rsid w:val="2C5E8352"/>
    <w:rsid w:val="2C5FC4EC"/>
    <w:rsid w:val="2C600477"/>
    <w:rsid w:val="2C85008E"/>
    <w:rsid w:val="2C86B257"/>
    <w:rsid w:val="2C8C76DA"/>
    <w:rsid w:val="2CBC465F"/>
    <w:rsid w:val="2CC0E69C"/>
    <w:rsid w:val="2CC6DCDE"/>
    <w:rsid w:val="2CDD6BEE"/>
    <w:rsid w:val="2CE04FF5"/>
    <w:rsid w:val="2CF64E02"/>
    <w:rsid w:val="2D00BD84"/>
    <w:rsid w:val="2D173982"/>
    <w:rsid w:val="2D208C75"/>
    <w:rsid w:val="2D35DD4F"/>
    <w:rsid w:val="2D3FF0E5"/>
    <w:rsid w:val="2D4E5B25"/>
    <w:rsid w:val="2D5E4314"/>
    <w:rsid w:val="2D757CC8"/>
    <w:rsid w:val="2D75B9CD"/>
    <w:rsid w:val="2D892E4E"/>
    <w:rsid w:val="2DF42012"/>
    <w:rsid w:val="2DFC2A4F"/>
    <w:rsid w:val="2DFFFEDA"/>
    <w:rsid w:val="2E17C09C"/>
    <w:rsid w:val="2E17D1E0"/>
    <w:rsid w:val="2E17D1F2"/>
    <w:rsid w:val="2E232BFA"/>
    <w:rsid w:val="2E4AC0AB"/>
    <w:rsid w:val="2E50DC13"/>
    <w:rsid w:val="2E54027C"/>
    <w:rsid w:val="2E5D12F4"/>
    <w:rsid w:val="2E61592A"/>
    <w:rsid w:val="2E743D7E"/>
    <w:rsid w:val="2E7947BC"/>
    <w:rsid w:val="2E857061"/>
    <w:rsid w:val="2E8D1D60"/>
    <w:rsid w:val="2E96BAA5"/>
    <w:rsid w:val="2EA1DDDE"/>
    <w:rsid w:val="2EAAABCE"/>
    <w:rsid w:val="2ECE1E58"/>
    <w:rsid w:val="2EE015B7"/>
    <w:rsid w:val="2EE781A4"/>
    <w:rsid w:val="2EEA7B31"/>
    <w:rsid w:val="2EECCEAD"/>
    <w:rsid w:val="2EF50EA9"/>
    <w:rsid w:val="2EFB172A"/>
    <w:rsid w:val="2EFE90CC"/>
    <w:rsid w:val="2F030F1B"/>
    <w:rsid w:val="2F03DDDD"/>
    <w:rsid w:val="2F083DD5"/>
    <w:rsid w:val="2F11620D"/>
    <w:rsid w:val="2F2577D7"/>
    <w:rsid w:val="2F287139"/>
    <w:rsid w:val="2F4B960D"/>
    <w:rsid w:val="2F50BC0E"/>
    <w:rsid w:val="2F50BE3B"/>
    <w:rsid w:val="2F6985BD"/>
    <w:rsid w:val="2F7437B0"/>
    <w:rsid w:val="2F7B20D7"/>
    <w:rsid w:val="2F7F1B70"/>
    <w:rsid w:val="2F98DFDC"/>
    <w:rsid w:val="2F991FC2"/>
    <w:rsid w:val="2F9F694B"/>
    <w:rsid w:val="2FC9C3BA"/>
    <w:rsid w:val="2FD80E16"/>
    <w:rsid w:val="3012ECA1"/>
    <w:rsid w:val="303897E5"/>
    <w:rsid w:val="3042B8B1"/>
    <w:rsid w:val="304F413F"/>
    <w:rsid w:val="30503D81"/>
    <w:rsid w:val="3081EAB8"/>
    <w:rsid w:val="3087B691"/>
    <w:rsid w:val="3093315C"/>
    <w:rsid w:val="309ECA8D"/>
    <w:rsid w:val="309F7F0B"/>
    <w:rsid w:val="30CDE89E"/>
    <w:rsid w:val="30F2F029"/>
    <w:rsid w:val="30F56C29"/>
    <w:rsid w:val="31008E99"/>
    <w:rsid w:val="310D4622"/>
    <w:rsid w:val="3127DB00"/>
    <w:rsid w:val="315BEC91"/>
    <w:rsid w:val="3160203A"/>
    <w:rsid w:val="3166748B"/>
    <w:rsid w:val="316D0763"/>
    <w:rsid w:val="3173EB0B"/>
    <w:rsid w:val="317C2DE1"/>
    <w:rsid w:val="3188BEDA"/>
    <w:rsid w:val="3190F44E"/>
    <w:rsid w:val="31918585"/>
    <w:rsid w:val="3198EE8B"/>
    <w:rsid w:val="31C10D54"/>
    <w:rsid w:val="31D6357F"/>
    <w:rsid w:val="31D9E1BE"/>
    <w:rsid w:val="31DEDE54"/>
    <w:rsid w:val="31E10AE9"/>
    <w:rsid w:val="31E2E5F0"/>
    <w:rsid w:val="31F6DD2E"/>
    <w:rsid w:val="31F815BC"/>
    <w:rsid w:val="32004397"/>
    <w:rsid w:val="320BD161"/>
    <w:rsid w:val="320D4076"/>
    <w:rsid w:val="324F5A63"/>
    <w:rsid w:val="32545FB2"/>
    <w:rsid w:val="32573B5B"/>
    <w:rsid w:val="325F2C44"/>
    <w:rsid w:val="327B0AE8"/>
    <w:rsid w:val="328D0B8A"/>
    <w:rsid w:val="32A9B092"/>
    <w:rsid w:val="32B19C30"/>
    <w:rsid w:val="32B90033"/>
    <w:rsid w:val="32C173C8"/>
    <w:rsid w:val="32C1A2CC"/>
    <w:rsid w:val="32CD5554"/>
    <w:rsid w:val="32D0B9A0"/>
    <w:rsid w:val="32E13FBD"/>
    <w:rsid w:val="32EBF6B2"/>
    <w:rsid w:val="32F805CB"/>
    <w:rsid w:val="32FC8770"/>
    <w:rsid w:val="33157B5A"/>
    <w:rsid w:val="3318F839"/>
    <w:rsid w:val="331A0B75"/>
    <w:rsid w:val="33298A10"/>
    <w:rsid w:val="333AD297"/>
    <w:rsid w:val="333C2E70"/>
    <w:rsid w:val="33535EEE"/>
    <w:rsid w:val="33665B1D"/>
    <w:rsid w:val="336D693F"/>
    <w:rsid w:val="338262E3"/>
    <w:rsid w:val="33961CB0"/>
    <w:rsid w:val="3396FCE9"/>
    <w:rsid w:val="339A72C4"/>
    <w:rsid w:val="33B660FE"/>
    <w:rsid w:val="33C23AC6"/>
    <w:rsid w:val="33C4A67A"/>
    <w:rsid w:val="33D9C348"/>
    <w:rsid w:val="33DFB13E"/>
    <w:rsid w:val="3403749C"/>
    <w:rsid w:val="34077013"/>
    <w:rsid w:val="342A2CFB"/>
    <w:rsid w:val="343A1734"/>
    <w:rsid w:val="344FFAA3"/>
    <w:rsid w:val="346AEA6A"/>
    <w:rsid w:val="3470D38F"/>
    <w:rsid w:val="3488614D"/>
    <w:rsid w:val="348B2F28"/>
    <w:rsid w:val="3495E4CC"/>
    <w:rsid w:val="34AC76DF"/>
    <w:rsid w:val="34BC10F0"/>
    <w:rsid w:val="34D59C5B"/>
    <w:rsid w:val="34D8A5EE"/>
    <w:rsid w:val="34DDA59C"/>
    <w:rsid w:val="34DDC997"/>
    <w:rsid w:val="34E2ED43"/>
    <w:rsid w:val="34ECAEC2"/>
    <w:rsid w:val="34ED9F21"/>
    <w:rsid w:val="35094238"/>
    <w:rsid w:val="352ACBEF"/>
    <w:rsid w:val="352BD985"/>
    <w:rsid w:val="35470A8F"/>
    <w:rsid w:val="3552FA12"/>
    <w:rsid w:val="355E19C6"/>
    <w:rsid w:val="35641F1F"/>
    <w:rsid w:val="3564A097"/>
    <w:rsid w:val="356A4F17"/>
    <w:rsid w:val="357682A5"/>
    <w:rsid w:val="358809DD"/>
    <w:rsid w:val="358C38D0"/>
    <w:rsid w:val="3590F159"/>
    <w:rsid w:val="35AB8D2A"/>
    <w:rsid w:val="35B421CC"/>
    <w:rsid w:val="35F18544"/>
    <w:rsid w:val="361B6719"/>
    <w:rsid w:val="361E7395"/>
    <w:rsid w:val="36231772"/>
    <w:rsid w:val="36267DFA"/>
    <w:rsid w:val="3629B0A5"/>
    <w:rsid w:val="362ABC4D"/>
    <w:rsid w:val="362AE196"/>
    <w:rsid w:val="3660E0DF"/>
    <w:rsid w:val="3665BAB1"/>
    <w:rsid w:val="3666E20E"/>
    <w:rsid w:val="366759D2"/>
    <w:rsid w:val="36705ACA"/>
    <w:rsid w:val="367A70A7"/>
    <w:rsid w:val="3689C90D"/>
    <w:rsid w:val="368B17FE"/>
    <w:rsid w:val="368D8D39"/>
    <w:rsid w:val="368DC241"/>
    <w:rsid w:val="3691EEC1"/>
    <w:rsid w:val="3697597C"/>
    <w:rsid w:val="36B43950"/>
    <w:rsid w:val="36B4DF7D"/>
    <w:rsid w:val="36B8967C"/>
    <w:rsid w:val="36BA4E69"/>
    <w:rsid w:val="36BE0AAD"/>
    <w:rsid w:val="36CE812F"/>
    <w:rsid w:val="36D7B9B5"/>
    <w:rsid w:val="36D7DDA7"/>
    <w:rsid w:val="36E8EBA7"/>
    <w:rsid w:val="36FA3414"/>
    <w:rsid w:val="37196B6D"/>
    <w:rsid w:val="372DD838"/>
    <w:rsid w:val="37445CF8"/>
    <w:rsid w:val="375224EB"/>
    <w:rsid w:val="3753AA0D"/>
    <w:rsid w:val="3755DCD3"/>
    <w:rsid w:val="378BA5F6"/>
    <w:rsid w:val="3791305F"/>
    <w:rsid w:val="379843B1"/>
    <w:rsid w:val="37A11B6B"/>
    <w:rsid w:val="37A382A9"/>
    <w:rsid w:val="37A6C2EC"/>
    <w:rsid w:val="37A88629"/>
    <w:rsid w:val="37B65144"/>
    <w:rsid w:val="37C63F0C"/>
    <w:rsid w:val="37D08EA1"/>
    <w:rsid w:val="37D0A20F"/>
    <w:rsid w:val="37DFF6FC"/>
    <w:rsid w:val="37E7E162"/>
    <w:rsid w:val="37EB6549"/>
    <w:rsid w:val="37F15CE8"/>
    <w:rsid w:val="38102656"/>
    <w:rsid w:val="381DA23D"/>
    <w:rsid w:val="382B9906"/>
    <w:rsid w:val="382E845D"/>
    <w:rsid w:val="382FEBC5"/>
    <w:rsid w:val="3837BF42"/>
    <w:rsid w:val="38397D67"/>
    <w:rsid w:val="383A3717"/>
    <w:rsid w:val="383CCAA5"/>
    <w:rsid w:val="383DEDE1"/>
    <w:rsid w:val="3847EA35"/>
    <w:rsid w:val="38763AB7"/>
    <w:rsid w:val="38767C27"/>
    <w:rsid w:val="3877ED4B"/>
    <w:rsid w:val="38A6AD5F"/>
    <w:rsid w:val="38B46511"/>
    <w:rsid w:val="38BB8D44"/>
    <w:rsid w:val="38C046DE"/>
    <w:rsid w:val="38E1E3D2"/>
    <w:rsid w:val="38F576FA"/>
    <w:rsid w:val="38FD4CD2"/>
    <w:rsid w:val="39037B25"/>
    <w:rsid w:val="39267F4C"/>
    <w:rsid w:val="393EA037"/>
    <w:rsid w:val="3941A6BD"/>
    <w:rsid w:val="394DEB02"/>
    <w:rsid w:val="395A60CF"/>
    <w:rsid w:val="397B10BD"/>
    <w:rsid w:val="398402F0"/>
    <w:rsid w:val="39A79225"/>
    <w:rsid w:val="39AA2EE3"/>
    <w:rsid w:val="39AE1CB4"/>
    <w:rsid w:val="39C1745A"/>
    <w:rsid w:val="39DAB44B"/>
    <w:rsid w:val="3A045B83"/>
    <w:rsid w:val="3A06D3FE"/>
    <w:rsid w:val="3A0E984B"/>
    <w:rsid w:val="3A13169F"/>
    <w:rsid w:val="3A1AE43D"/>
    <w:rsid w:val="3A3B7DE9"/>
    <w:rsid w:val="3A407D49"/>
    <w:rsid w:val="3A42DFE6"/>
    <w:rsid w:val="3A5B77A4"/>
    <w:rsid w:val="3A6A532B"/>
    <w:rsid w:val="3A6C9C23"/>
    <w:rsid w:val="3A9D2876"/>
    <w:rsid w:val="3A9E07E7"/>
    <w:rsid w:val="3AB6505E"/>
    <w:rsid w:val="3AB98D5C"/>
    <w:rsid w:val="3AB9CDE0"/>
    <w:rsid w:val="3ABFCACC"/>
    <w:rsid w:val="3AC24D8D"/>
    <w:rsid w:val="3AC7B588"/>
    <w:rsid w:val="3ACF1A00"/>
    <w:rsid w:val="3AF05EBD"/>
    <w:rsid w:val="3B009AA6"/>
    <w:rsid w:val="3B0DE7F1"/>
    <w:rsid w:val="3B1E463B"/>
    <w:rsid w:val="3B29407B"/>
    <w:rsid w:val="3B2F98F4"/>
    <w:rsid w:val="3B3246B5"/>
    <w:rsid w:val="3B373627"/>
    <w:rsid w:val="3B5601F0"/>
    <w:rsid w:val="3B5BD776"/>
    <w:rsid w:val="3B71C90F"/>
    <w:rsid w:val="3B87EB94"/>
    <w:rsid w:val="3BA71D92"/>
    <w:rsid w:val="3BBF717B"/>
    <w:rsid w:val="3BE70552"/>
    <w:rsid w:val="3BEB13FC"/>
    <w:rsid w:val="3BED75F2"/>
    <w:rsid w:val="3BF9D2FA"/>
    <w:rsid w:val="3BFC3353"/>
    <w:rsid w:val="3C08C7B8"/>
    <w:rsid w:val="3C0C566D"/>
    <w:rsid w:val="3C0C7604"/>
    <w:rsid w:val="3C1A84B6"/>
    <w:rsid w:val="3C1DBC57"/>
    <w:rsid w:val="3C24DABB"/>
    <w:rsid w:val="3C336DA7"/>
    <w:rsid w:val="3C39E844"/>
    <w:rsid w:val="3C3ED11C"/>
    <w:rsid w:val="3C57AFFB"/>
    <w:rsid w:val="3C78A897"/>
    <w:rsid w:val="3C7F6760"/>
    <w:rsid w:val="3C89CD87"/>
    <w:rsid w:val="3C91836E"/>
    <w:rsid w:val="3C92879C"/>
    <w:rsid w:val="3C92CED3"/>
    <w:rsid w:val="3C968F4A"/>
    <w:rsid w:val="3CAB4F6D"/>
    <w:rsid w:val="3CB74033"/>
    <w:rsid w:val="3CC22DD3"/>
    <w:rsid w:val="3CCDC924"/>
    <w:rsid w:val="3CF55EA4"/>
    <w:rsid w:val="3D07296C"/>
    <w:rsid w:val="3D0CBC6F"/>
    <w:rsid w:val="3D173664"/>
    <w:rsid w:val="3D1830F5"/>
    <w:rsid w:val="3D198DA6"/>
    <w:rsid w:val="3D20F2EE"/>
    <w:rsid w:val="3D260D28"/>
    <w:rsid w:val="3D3B3851"/>
    <w:rsid w:val="3D438854"/>
    <w:rsid w:val="3D49F0C3"/>
    <w:rsid w:val="3D4B1444"/>
    <w:rsid w:val="3D6C43BF"/>
    <w:rsid w:val="3D6E495D"/>
    <w:rsid w:val="3D70E743"/>
    <w:rsid w:val="3D888C4C"/>
    <w:rsid w:val="3D8A9161"/>
    <w:rsid w:val="3D8CE494"/>
    <w:rsid w:val="3D8E0734"/>
    <w:rsid w:val="3D8F808D"/>
    <w:rsid w:val="3D98D20A"/>
    <w:rsid w:val="3D994B8D"/>
    <w:rsid w:val="3DAFD37A"/>
    <w:rsid w:val="3DC5ED82"/>
    <w:rsid w:val="3DCD7A0D"/>
    <w:rsid w:val="3DCF6CCA"/>
    <w:rsid w:val="3DDE76BB"/>
    <w:rsid w:val="3DDE9BCA"/>
    <w:rsid w:val="3DE9B39A"/>
    <w:rsid w:val="3DF51089"/>
    <w:rsid w:val="3DF82925"/>
    <w:rsid w:val="3E0864E3"/>
    <w:rsid w:val="3E0A9FAA"/>
    <w:rsid w:val="3E294923"/>
    <w:rsid w:val="3E2CCCAA"/>
    <w:rsid w:val="3E2E74E4"/>
    <w:rsid w:val="3E46D3A4"/>
    <w:rsid w:val="3E4EA8BA"/>
    <w:rsid w:val="3E57FFCC"/>
    <w:rsid w:val="3E63FDF4"/>
    <w:rsid w:val="3E7AD171"/>
    <w:rsid w:val="3E8587AA"/>
    <w:rsid w:val="3E9254C7"/>
    <w:rsid w:val="3E9DC328"/>
    <w:rsid w:val="3EAC7CA0"/>
    <w:rsid w:val="3EB02A53"/>
    <w:rsid w:val="3EB5A4CA"/>
    <w:rsid w:val="3EC3BEEF"/>
    <w:rsid w:val="3ECF3D46"/>
    <w:rsid w:val="3EDD60A0"/>
    <w:rsid w:val="3EDF3DD9"/>
    <w:rsid w:val="3EE9E500"/>
    <w:rsid w:val="3EED3D5C"/>
    <w:rsid w:val="3EF9270D"/>
    <w:rsid w:val="3EFB0979"/>
    <w:rsid w:val="3F13FAFC"/>
    <w:rsid w:val="3F23731B"/>
    <w:rsid w:val="3F321EB0"/>
    <w:rsid w:val="3F33F3E5"/>
    <w:rsid w:val="3F35E879"/>
    <w:rsid w:val="3F44E442"/>
    <w:rsid w:val="3F6E5AF5"/>
    <w:rsid w:val="3F6F4222"/>
    <w:rsid w:val="3F717377"/>
    <w:rsid w:val="3F915A51"/>
    <w:rsid w:val="3F975443"/>
    <w:rsid w:val="3FA71965"/>
    <w:rsid w:val="3FB74391"/>
    <w:rsid w:val="3FCC8727"/>
    <w:rsid w:val="3FCEC75A"/>
    <w:rsid w:val="3FD17EE8"/>
    <w:rsid w:val="3FD5C74E"/>
    <w:rsid w:val="3FDBABE7"/>
    <w:rsid w:val="3FE4E8C8"/>
    <w:rsid w:val="3FF6D47B"/>
    <w:rsid w:val="3FFA964A"/>
    <w:rsid w:val="3FFCC321"/>
    <w:rsid w:val="40006FCA"/>
    <w:rsid w:val="401D4FC8"/>
    <w:rsid w:val="403C0070"/>
    <w:rsid w:val="404A0C48"/>
    <w:rsid w:val="404A5CEB"/>
    <w:rsid w:val="4055DAAD"/>
    <w:rsid w:val="4084F73E"/>
    <w:rsid w:val="4086F2CD"/>
    <w:rsid w:val="4087DDED"/>
    <w:rsid w:val="4090E1A7"/>
    <w:rsid w:val="40938385"/>
    <w:rsid w:val="40B882B1"/>
    <w:rsid w:val="40D04F46"/>
    <w:rsid w:val="40E2794D"/>
    <w:rsid w:val="40EBD96A"/>
    <w:rsid w:val="40ED82C6"/>
    <w:rsid w:val="4106D94B"/>
    <w:rsid w:val="41073D50"/>
    <w:rsid w:val="410B841D"/>
    <w:rsid w:val="4142C5BB"/>
    <w:rsid w:val="41546D0D"/>
    <w:rsid w:val="4159F79D"/>
    <w:rsid w:val="4163F61C"/>
    <w:rsid w:val="418C2775"/>
    <w:rsid w:val="419CA72E"/>
    <w:rsid w:val="41AA92E0"/>
    <w:rsid w:val="41AD7568"/>
    <w:rsid w:val="41AF4A73"/>
    <w:rsid w:val="41BE2DAD"/>
    <w:rsid w:val="41CCFF49"/>
    <w:rsid w:val="41CFF249"/>
    <w:rsid w:val="41E0D2B1"/>
    <w:rsid w:val="41E551AF"/>
    <w:rsid w:val="41FD8780"/>
    <w:rsid w:val="42097104"/>
    <w:rsid w:val="42275D89"/>
    <w:rsid w:val="42373AE8"/>
    <w:rsid w:val="4254D247"/>
    <w:rsid w:val="42572400"/>
    <w:rsid w:val="42716EDB"/>
    <w:rsid w:val="427F3D51"/>
    <w:rsid w:val="4283E3D1"/>
    <w:rsid w:val="429EBBE9"/>
    <w:rsid w:val="42A34E58"/>
    <w:rsid w:val="42CEE1F3"/>
    <w:rsid w:val="42DF5564"/>
    <w:rsid w:val="42EA937F"/>
    <w:rsid w:val="42EFB6B9"/>
    <w:rsid w:val="42F5C8C4"/>
    <w:rsid w:val="42FFBEB0"/>
    <w:rsid w:val="4308FF23"/>
    <w:rsid w:val="430ABA0F"/>
    <w:rsid w:val="430C9EF2"/>
    <w:rsid w:val="4335EC71"/>
    <w:rsid w:val="4335FD6E"/>
    <w:rsid w:val="4338B27E"/>
    <w:rsid w:val="433985B0"/>
    <w:rsid w:val="433D0BFA"/>
    <w:rsid w:val="433F6987"/>
    <w:rsid w:val="434355FB"/>
    <w:rsid w:val="4348B78D"/>
    <w:rsid w:val="43504990"/>
    <w:rsid w:val="43526B38"/>
    <w:rsid w:val="4353EAA2"/>
    <w:rsid w:val="4359CB75"/>
    <w:rsid w:val="435BF89C"/>
    <w:rsid w:val="4368C6CD"/>
    <w:rsid w:val="4383BFEE"/>
    <w:rsid w:val="438FB1E1"/>
    <w:rsid w:val="43B19F60"/>
    <w:rsid w:val="43BB061D"/>
    <w:rsid w:val="43C0692A"/>
    <w:rsid w:val="43CA3A26"/>
    <w:rsid w:val="43D1699F"/>
    <w:rsid w:val="43D3E407"/>
    <w:rsid w:val="43D57AB3"/>
    <w:rsid w:val="43DE7AF9"/>
    <w:rsid w:val="43E0A56F"/>
    <w:rsid w:val="43F180F0"/>
    <w:rsid w:val="4405DD57"/>
    <w:rsid w:val="440B0A75"/>
    <w:rsid w:val="4412A5F3"/>
    <w:rsid w:val="44206F35"/>
    <w:rsid w:val="442F255E"/>
    <w:rsid w:val="4443726E"/>
    <w:rsid w:val="44521175"/>
    <w:rsid w:val="446166F7"/>
    <w:rsid w:val="44666202"/>
    <w:rsid w:val="44A0716D"/>
    <w:rsid w:val="44A0B1D9"/>
    <w:rsid w:val="44A2D384"/>
    <w:rsid w:val="44BB47F1"/>
    <w:rsid w:val="44C09278"/>
    <w:rsid w:val="44CECA12"/>
    <w:rsid w:val="44F0F674"/>
    <w:rsid w:val="44FAFB5D"/>
    <w:rsid w:val="4509FFEC"/>
    <w:rsid w:val="450F4F72"/>
    <w:rsid w:val="45140FE5"/>
    <w:rsid w:val="451D2909"/>
    <w:rsid w:val="452E1AA3"/>
    <w:rsid w:val="453CFF74"/>
    <w:rsid w:val="4542E860"/>
    <w:rsid w:val="454CE6B0"/>
    <w:rsid w:val="4552882F"/>
    <w:rsid w:val="45653811"/>
    <w:rsid w:val="4565CA83"/>
    <w:rsid w:val="4578B2B0"/>
    <w:rsid w:val="458CE00D"/>
    <w:rsid w:val="459921C6"/>
    <w:rsid w:val="459A8D03"/>
    <w:rsid w:val="459B491E"/>
    <w:rsid w:val="45AB4E09"/>
    <w:rsid w:val="45D95406"/>
    <w:rsid w:val="45DE59F3"/>
    <w:rsid w:val="45F0230C"/>
    <w:rsid w:val="45F3B3B8"/>
    <w:rsid w:val="45F3C9E0"/>
    <w:rsid w:val="45F49FA7"/>
    <w:rsid w:val="45F5F80E"/>
    <w:rsid w:val="45FCD395"/>
    <w:rsid w:val="45FE4574"/>
    <w:rsid w:val="4600454F"/>
    <w:rsid w:val="460414F0"/>
    <w:rsid w:val="4607AAEE"/>
    <w:rsid w:val="460F31A7"/>
    <w:rsid w:val="463DF912"/>
    <w:rsid w:val="464F25A3"/>
    <w:rsid w:val="4655EED3"/>
    <w:rsid w:val="46565CC7"/>
    <w:rsid w:val="4669B7F6"/>
    <w:rsid w:val="466FDF94"/>
    <w:rsid w:val="4680D64E"/>
    <w:rsid w:val="46844B31"/>
    <w:rsid w:val="468D36F5"/>
    <w:rsid w:val="469DBAB7"/>
    <w:rsid w:val="469E42A2"/>
    <w:rsid w:val="46A0A9FF"/>
    <w:rsid w:val="46C4120F"/>
    <w:rsid w:val="46D114B6"/>
    <w:rsid w:val="46D3F9C2"/>
    <w:rsid w:val="46D8DE13"/>
    <w:rsid w:val="46DBEDC3"/>
    <w:rsid w:val="46DFE473"/>
    <w:rsid w:val="46E5AB16"/>
    <w:rsid w:val="46F9A8E6"/>
    <w:rsid w:val="46FDC1CA"/>
    <w:rsid w:val="4701E039"/>
    <w:rsid w:val="470371B2"/>
    <w:rsid w:val="4708F799"/>
    <w:rsid w:val="4711237D"/>
    <w:rsid w:val="4714FFA2"/>
    <w:rsid w:val="4721F5B7"/>
    <w:rsid w:val="474F01B5"/>
    <w:rsid w:val="4751ACFA"/>
    <w:rsid w:val="47642885"/>
    <w:rsid w:val="476D4B07"/>
    <w:rsid w:val="477466DF"/>
    <w:rsid w:val="47775F93"/>
    <w:rsid w:val="478C24CF"/>
    <w:rsid w:val="479B3044"/>
    <w:rsid w:val="47A10B5A"/>
    <w:rsid w:val="47A5D706"/>
    <w:rsid w:val="47AC405A"/>
    <w:rsid w:val="47CB9803"/>
    <w:rsid w:val="47DCF165"/>
    <w:rsid w:val="47DF3910"/>
    <w:rsid w:val="47E671F3"/>
    <w:rsid w:val="4809D469"/>
    <w:rsid w:val="4824F1D9"/>
    <w:rsid w:val="4829A4B9"/>
    <w:rsid w:val="48446FB3"/>
    <w:rsid w:val="484B029C"/>
    <w:rsid w:val="484B4B48"/>
    <w:rsid w:val="485AEE6D"/>
    <w:rsid w:val="48640C27"/>
    <w:rsid w:val="48714FF9"/>
    <w:rsid w:val="4873D605"/>
    <w:rsid w:val="48887065"/>
    <w:rsid w:val="4897C86F"/>
    <w:rsid w:val="48A45981"/>
    <w:rsid w:val="48AB4CFF"/>
    <w:rsid w:val="48DFD4C5"/>
    <w:rsid w:val="48EFCC80"/>
    <w:rsid w:val="48FB61DA"/>
    <w:rsid w:val="49534E91"/>
    <w:rsid w:val="49770DF3"/>
    <w:rsid w:val="4977CFE8"/>
    <w:rsid w:val="4987BC98"/>
    <w:rsid w:val="498BDD41"/>
    <w:rsid w:val="49ABE2A2"/>
    <w:rsid w:val="49B8C99D"/>
    <w:rsid w:val="49D5B957"/>
    <w:rsid w:val="49E78022"/>
    <w:rsid w:val="49E874BC"/>
    <w:rsid w:val="49F69DCD"/>
    <w:rsid w:val="4A029746"/>
    <w:rsid w:val="4A247C28"/>
    <w:rsid w:val="4A3052F7"/>
    <w:rsid w:val="4A37E0EB"/>
    <w:rsid w:val="4A4019BD"/>
    <w:rsid w:val="4A63017D"/>
    <w:rsid w:val="4A93E31A"/>
    <w:rsid w:val="4AB6B849"/>
    <w:rsid w:val="4AB90100"/>
    <w:rsid w:val="4AC0D6D1"/>
    <w:rsid w:val="4AD8DD9B"/>
    <w:rsid w:val="4AFA81B9"/>
    <w:rsid w:val="4B033FE7"/>
    <w:rsid w:val="4B28E896"/>
    <w:rsid w:val="4B596667"/>
    <w:rsid w:val="4B597C86"/>
    <w:rsid w:val="4B5B1E6D"/>
    <w:rsid w:val="4B6DFF7E"/>
    <w:rsid w:val="4B907864"/>
    <w:rsid w:val="4B9344F7"/>
    <w:rsid w:val="4B9B15AF"/>
    <w:rsid w:val="4BA7B2FA"/>
    <w:rsid w:val="4BC96767"/>
    <w:rsid w:val="4BD44A6F"/>
    <w:rsid w:val="4BD9DCD3"/>
    <w:rsid w:val="4BDD900C"/>
    <w:rsid w:val="4BEEC6D0"/>
    <w:rsid w:val="4BF4079B"/>
    <w:rsid w:val="4BF5BA60"/>
    <w:rsid w:val="4C02C4E3"/>
    <w:rsid w:val="4C0C03DD"/>
    <w:rsid w:val="4C0CC949"/>
    <w:rsid w:val="4C38C27D"/>
    <w:rsid w:val="4C481724"/>
    <w:rsid w:val="4C5B9533"/>
    <w:rsid w:val="4C5C1BD5"/>
    <w:rsid w:val="4C67B08C"/>
    <w:rsid w:val="4C705E76"/>
    <w:rsid w:val="4C7F4590"/>
    <w:rsid w:val="4CC3CA5A"/>
    <w:rsid w:val="4CDAA47D"/>
    <w:rsid w:val="4CE1C72E"/>
    <w:rsid w:val="4CF63912"/>
    <w:rsid w:val="4D05B892"/>
    <w:rsid w:val="4D0A9C49"/>
    <w:rsid w:val="4D0E7001"/>
    <w:rsid w:val="4D0E83F2"/>
    <w:rsid w:val="4D14D12C"/>
    <w:rsid w:val="4D151A19"/>
    <w:rsid w:val="4D2D0C4E"/>
    <w:rsid w:val="4D3923ED"/>
    <w:rsid w:val="4D4A841C"/>
    <w:rsid w:val="4D4B13BC"/>
    <w:rsid w:val="4D54E206"/>
    <w:rsid w:val="4D5F1DF5"/>
    <w:rsid w:val="4D706489"/>
    <w:rsid w:val="4D7967F6"/>
    <w:rsid w:val="4D7ABF18"/>
    <w:rsid w:val="4D89B221"/>
    <w:rsid w:val="4D96AA26"/>
    <w:rsid w:val="4D9B9CD6"/>
    <w:rsid w:val="4DB9144F"/>
    <w:rsid w:val="4DBD93B2"/>
    <w:rsid w:val="4DBE74D6"/>
    <w:rsid w:val="4DDA7C93"/>
    <w:rsid w:val="4DDDA642"/>
    <w:rsid w:val="4DF2A399"/>
    <w:rsid w:val="4DFBE7FF"/>
    <w:rsid w:val="4E069DEE"/>
    <w:rsid w:val="4E0A894D"/>
    <w:rsid w:val="4E156D77"/>
    <w:rsid w:val="4E1C37F4"/>
    <w:rsid w:val="4E293F44"/>
    <w:rsid w:val="4E321DFF"/>
    <w:rsid w:val="4E3A1CD1"/>
    <w:rsid w:val="4E3D8FF5"/>
    <w:rsid w:val="4E4A225F"/>
    <w:rsid w:val="4E537CD7"/>
    <w:rsid w:val="4E64E19B"/>
    <w:rsid w:val="4E6C489F"/>
    <w:rsid w:val="4E7D0740"/>
    <w:rsid w:val="4E888DFA"/>
    <w:rsid w:val="4EA1F75E"/>
    <w:rsid w:val="4EA39ED3"/>
    <w:rsid w:val="4EAEEDF7"/>
    <w:rsid w:val="4EAF5797"/>
    <w:rsid w:val="4EB10ED1"/>
    <w:rsid w:val="4EB1A5EE"/>
    <w:rsid w:val="4EB3B1EB"/>
    <w:rsid w:val="4EC25979"/>
    <w:rsid w:val="4EC60C6D"/>
    <w:rsid w:val="4EC6ED90"/>
    <w:rsid w:val="4EC9A0AA"/>
    <w:rsid w:val="4ED1C72A"/>
    <w:rsid w:val="4EE4CCF1"/>
    <w:rsid w:val="4EE59B36"/>
    <w:rsid w:val="4EE8DCF7"/>
    <w:rsid w:val="4EF0A81D"/>
    <w:rsid w:val="4EF0BBD6"/>
    <w:rsid w:val="4F02244B"/>
    <w:rsid w:val="4F07CE22"/>
    <w:rsid w:val="4F07F53D"/>
    <w:rsid w:val="4F0A4387"/>
    <w:rsid w:val="4F25F4E8"/>
    <w:rsid w:val="4F33CB41"/>
    <w:rsid w:val="4F344610"/>
    <w:rsid w:val="4F3B47FB"/>
    <w:rsid w:val="4F458F13"/>
    <w:rsid w:val="4F7AD66C"/>
    <w:rsid w:val="4FA12523"/>
    <w:rsid w:val="4FA71EF0"/>
    <w:rsid w:val="4FBEEACA"/>
    <w:rsid w:val="4FC21F62"/>
    <w:rsid w:val="4FC5A9DC"/>
    <w:rsid w:val="4FC66DFD"/>
    <w:rsid w:val="4FC8BB73"/>
    <w:rsid w:val="4FCD0795"/>
    <w:rsid w:val="4FD35233"/>
    <w:rsid w:val="4FD6F123"/>
    <w:rsid w:val="4FDF562A"/>
    <w:rsid w:val="4FE57248"/>
    <w:rsid w:val="4FF19E24"/>
    <w:rsid w:val="4FF78EE1"/>
    <w:rsid w:val="5008F5BB"/>
    <w:rsid w:val="5015F307"/>
    <w:rsid w:val="501BB858"/>
    <w:rsid w:val="501D5C9D"/>
    <w:rsid w:val="5020CB28"/>
    <w:rsid w:val="502F1156"/>
    <w:rsid w:val="503DDE78"/>
    <w:rsid w:val="504B8A74"/>
    <w:rsid w:val="504F391D"/>
    <w:rsid w:val="5053B2F9"/>
    <w:rsid w:val="50803314"/>
    <w:rsid w:val="50842C89"/>
    <w:rsid w:val="5096A557"/>
    <w:rsid w:val="50B5B936"/>
    <w:rsid w:val="50C9A308"/>
    <w:rsid w:val="50C9C86B"/>
    <w:rsid w:val="50D52D1A"/>
    <w:rsid w:val="50E53AD4"/>
    <w:rsid w:val="50EEA3BB"/>
    <w:rsid w:val="5103293C"/>
    <w:rsid w:val="510FAB51"/>
    <w:rsid w:val="511271DE"/>
    <w:rsid w:val="511C4231"/>
    <w:rsid w:val="511E75B6"/>
    <w:rsid w:val="5127911E"/>
    <w:rsid w:val="513E6BE8"/>
    <w:rsid w:val="5148412E"/>
    <w:rsid w:val="5178378D"/>
    <w:rsid w:val="5186661C"/>
    <w:rsid w:val="518DFC71"/>
    <w:rsid w:val="5192623D"/>
    <w:rsid w:val="519B1F34"/>
    <w:rsid w:val="51B5BBEA"/>
    <w:rsid w:val="51BE8DDC"/>
    <w:rsid w:val="51DDBACC"/>
    <w:rsid w:val="51E90315"/>
    <w:rsid w:val="52056720"/>
    <w:rsid w:val="521172C0"/>
    <w:rsid w:val="521720FE"/>
    <w:rsid w:val="521F5BF4"/>
    <w:rsid w:val="5230260A"/>
    <w:rsid w:val="5257B232"/>
    <w:rsid w:val="52654C72"/>
    <w:rsid w:val="5273E98F"/>
    <w:rsid w:val="5278936B"/>
    <w:rsid w:val="527EFDBA"/>
    <w:rsid w:val="529D205C"/>
    <w:rsid w:val="52A2D762"/>
    <w:rsid w:val="52A54163"/>
    <w:rsid w:val="52A5BE42"/>
    <w:rsid w:val="52B0DC70"/>
    <w:rsid w:val="52B14D43"/>
    <w:rsid w:val="52B666FB"/>
    <w:rsid w:val="52BC171E"/>
    <w:rsid w:val="52BEB2AB"/>
    <w:rsid w:val="52CBB380"/>
    <w:rsid w:val="52D920E0"/>
    <w:rsid w:val="52E31AB4"/>
    <w:rsid w:val="530C3CCD"/>
    <w:rsid w:val="5315FEB6"/>
    <w:rsid w:val="53174D5F"/>
    <w:rsid w:val="531DEC5E"/>
    <w:rsid w:val="533C7988"/>
    <w:rsid w:val="534E24C3"/>
    <w:rsid w:val="5366F1C0"/>
    <w:rsid w:val="5372AB52"/>
    <w:rsid w:val="5373FA4D"/>
    <w:rsid w:val="5391F528"/>
    <w:rsid w:val="5396288A"/>
    <w:rsid w:val="53A7438B"/>
    <w:rsid w:val="53B04384"/>
    <w:rsid w:val="53B43D6B"/>
    <w:rsid w:val="53CF14D3"/>
    <w:rsid w:val="53DFBD22"/>
    <w:rsid w:val="53E5EE6F"/>
    <w:rsid w:val="53EA5E61"/>
    <w:rsid w:val="53ED09CE"/>
    <w:rsid w:val="53F8A4D0"/>
    <w:rsid w:val="53F8B3B9"/>
    <w:rsid w:val="53FA8F33"/>
    <w:rsid w:val="54004949"/>
    <w:rsid w:val="5406E087"/>
    <w:rsid w:val="545B3D54"/>
    <w:rsid w:val="545BEE59"/>
    <w:rsid w:val="54665AB6"/>
    <w:rsid w:val="546850BF"/>
    <w:rsid w:val="546E0408"/>
    <w:rsid w:val="547C79AD"/>
    <w:rsid w:val="548375FC"/>
    <w:rsid w:val="54999001"/>
    <w:rsid w:val="54A9139D"/>
    <w:rsid w:val="54B097F8"/>
    <w:rsid w:val="54B64DF2"/>
    <w:rsid w:val="54BC9288"/>
    <w:rsid w:val="54D3CA37"/>
    <w:rsid w:val="54EEFB2F"/>
    <w:rsid w:val="54F6EA81"/>
    <w:rsid w:val="54F91586"/>
    <w:rsid w:val="54FD9566"/>
    <w:rsid w:val="550A9DCE"/>
    <w:rsid w:val="5510DC20"/>
    <w:rsid w:val="55112B5E"/>
    <w:rsid w:val="55112C8A"/>
    <w:rsid w:val="551341B6"/>
    <w:rsid w:val="55264777"/>
    <w:rsid w:val="553E3B1A"/>
    <w:rsid w:val="554AB0AC"/>
    <w:rsid w:val="5553E0C7"/>
    <w:rsid w:val="556CC0C6"/>
    <w:rsid w:val="5572EB5F"/>
    <w:rsid w:val="5573ABD6"/>
    <w:rsid w:val="557CD3D2"/>
    <w:rsid w:val="557DA209"/>
    <w:rsid w:val="557DD4A8"/>
    <w:rsid w:val="55910B8C"/>
    <w:rsid w:val="55A6DE9F"/>
    <w:rsid w:val="55AF2B56"/>
    <w:rsid w:val="55BF6AED"/>
    <w:rsid w:val="55D9A466"/>
    <w:rsid w:val="55DF1AA9"/>
    <w:rsid w:val="55ED521F"/>
    <w:rsid w:val="560B9C37"/>
    <w:rsid w:val="560FE455"/>
    <w:rsid w:val="562CDF4D"/>
    <w:rsid w:val="5634E03F"/>
    <w:rsid w:val="565589EF"/>
    <w:rsid w:val="566E3AF1"/>
    <w:rsid w:val="569AC56A"/>
    <w:rsid w:val="56AF16CD"/>
    <w:rsid w:val="56BEDE9B"/>
    <w:rsid w:val="56C5855C"/>
    <w:rsid w:val="56C8C412"/>
    <w:rsid w:val="56F76B47"/>
    <w:rsid w:val="5712729C"/>
    <w:rsid w:val="572D2671"/>
    <w:rsid w:val="573BB87B"/>
    <w:rsid w:val="573CE978"/>
    <w:rsid w:val="5750CF59"/>
    <w:rsid w:val="57651AC6"/>
    <w:rsid w:val="5765DFEC"/>
    <w:rsid w:val="577A82CB"/>
    <w:rsid w:val="5782FA67"/>
    <w:rsid w:val="578A1D7D"/>
    <w:rsid w:val="578EB2AA"/>
    <w:rsid w:val="579CA602"/>
    <w:rsid w:val="57E168B6"/>
    <w:rsid w:val="57F55298"/>
    <w:rsid w:val="57FEDC5E"/>
    <w:rsid w:val="58195C87"/>
    <w:rsid w:val="581ACE15"/>
    <w:rsid w:val="581B77FA"/>
    <w:rsid w:val="581FE4DB"/>
    <w:rsid w:val="582AC472"/>
    <w:rsid w:val="585688FD"/>
    <w:rsid w:val="585BBC44"/>
    <w:rsid w:val="585EB567"/>
    <w:rsid w:val="58600B8D"/>
    <w:rsid w:val="5862358E"/>
    <w:rsid w:val="5866EF5E"/>
    <w:rsid w:val="588173A6"/>
    <w:rsid w:val="5895FC7E"/>
    <w:rsid w:val="589E46F2"/>
    <w:rsid w:val="58B27D1E"/>
    <w:rsid w:val="58C2FD5A"/>
    <w:rsid w:val="58D16D07"/>
    <w:rsid w:val="58E963C1"/>
    <w:rsid w:val="58EB4C29"/>
    <w:rsid w:val="5916732E"/>
    <w:rsid w:val="59381A95"/>
    <w:rsid w:val="593B6371"/>
    <w:rsid w:val="593DAFC2"/>
    <w:rsid w:val="59531B14"/>
    <w:rsid w:val="59575BE7"/>
    <w:rsid w:val="5963EC5E"/>
    <w:rsid w:val="59678176"/>
    <w:rsid w:val="5975C42E"/>
    <w:rsid w:val="598C066F"/>
    <w:rsid w:val="59900C3E"/>
    <w:rsid w:val="599617C9"/>
    <w:rsid w:val="5998FAA0"/>
    <w:rsid w:val="59AB5A90"/>
    <w:rsid w:val="59BAE407"/>
    <w:rsid w:val="59D1E2B3"/>
    <w:rsid w:val="59D2BD79"/>
    <w:rsid w:val="59EE8C04"/>
    <w:rsid w:val="59FCC669"/>
    <w:rsid w:val="59FF848F"/>
    <w:rsid w:val="5A01B761"/>
    <w:rsid w:val="5A1C015C"/>
    <w:rsid w:val="5A4ED4D1"/>
    <w:rsid w:val="5A5280D9"/>
    <w:rsid w:val="5A5357AE"/>
    <w:rsid w:val="5A552677"/>
    <w:rsid w:val="5A5D04C1"/>
    <w:rsid w:val="5A6B76E9"/>
    <w:rsid w:val="5A70199F"/>
    <w:rsid w:val="5A899614"/>
    <w:rsid w:val="5A92DBB3"/>
    <w:rsid w:val="5A9CC64C"/>
    <w:rsid w:val="5A9F875B"/>
    <w:rsid w:val="5AA37DEE"/>
    <w:rsid w:val="5AC2AF17"/>
    <w:rsid w:val="5AC4315D"/>
    <w:rsid w:val="5AE5EE9C"/>
    <w:rsid w:val="5AEF6023"/>
    <w:rsid w:val="5AEF668D"/>
    <w:rsid w:val="5AF33178"/>
    <w:rsid w:val="5AF8C44F"/>
    <w:rsid w:val="5B036038"/>
    <w:rsid w:val="5B0E2AC4"/>
    <w:rsid w:val="5B2AC0C5"/>
    <w:rsid w:val="5B2BE2D8"/>
    <w:rsid w:val="5B49ACB1"/>
    <w:rsid w:val="5B4E5EE8"/>
    <w:rsid w:val="5B601667"/>
    <w:rsid w:val="5B655372"/>
    <w:rsid w:val="5B687B49"/>
    <w:rsid w:val="5B687F88"/>
    <w:rsid w:val="5B6ACF96"/>
    <w:rsid w:val="5B804359"/>
    <w:rsid w:val="5B8497F8"/>
    <w:rsid w:val="5B856824"/>
    <w:rsid w:val="5B909DF4"/>
    <w:rsid w:val="5B9620E6"/>
    <w:rsid w:val="5BB5CAF3"/>
    <w:rsid w:val="5BBF9302"/>
    <w:rsid w:val="5BBFF8ED"/>
    <w:rsid w:val="5BCC9562"/>
    <w:rsid w:val="5BD21840"/>
    <w:rsid w:val="5BDAC15F"/>
    <w:rsid w:val="5BF7032D"/>
    <w:rsid w:val="5C1476D0"/>
    <w:rsid w:val="5C1E8825"/>
    <w:rsid w:val="5C39CE12"/>
    <w:rsid w:val="5C53EFC4"/>
    <w:rsid w:val="5C5EB5E0"/>
    <w:rsid w:val="5C670CFD"/>
    <w:rsid w:val="5C6F9CDB"/>
    <w:rsid w:val="5C87AC02"/>
    <w:rsid w:val="5C9BCB61"/>
    <w:rsid w:val="5CA05A04"/>
    <w:rsid w:val="5CA0BC0E"/>
    <w:rsid w:val="5CA34BF5"/>
    <w:rsid w:val="5CADF545"/>
    <w:rsid w:val="5CB2E1FA"/>
    <w:rsid w:val="5CCA4434"/>
    <w:rsid w:val="5CD5ADB5"/>
    <w:rsid w:val="5CDEA577"/>
    <w:rsid w:val="5CE7FCF4"/>
    <w:rsid w:val="5CF22000"/>
    <w:rsid w:val="5CF74D35"/>
    <w:rsid w:val="5CFE5331"/>
    <w:rsid w:val="5CFE8515"/>
    <w:rsid w:val="5D1FFF00"/>
    <w:rsid w:val="5D35ED5D"/>
    <w:rsid w:val="5D55B1C9"/>
    <w:rsid w:val="5D585FAF"/>
    <w:rsid w:val="5D58811E"/>
    <w:rsid w:val="5D5E1606"/>
    <w:rsid w:val="5D6663C1"/>
    <w:rsid w:val="5D6F8ADB"/>
    <w:rsid w:val="5D73E51B"/>
    <w:rsid w:val="5D7841E1"/>
    <w:rsid w:val="5D78A6DF"/>
    <w:rsid w:val="5D7A4CF4"/>
    <w:rsid w:val="5D85A63D"/>
    <w:rsid w:val="5D8FA87D"/>
    <w:rsid w:val="5DA7217A"/>
    <w:rsid w:val="5DA7F224"/>
    <w:rsid w:val="5DABF621"/>
    <w:rsid w:val="5DB54714"/>
    <w:rsid w:val="5DD5425E"/>
    <w:rsid w:val="5DDB8E80"/>
    <w:rsid w:val="5DE0E04D"/>
    <w:rsid w:val="5DF15860"/>
    <w:rsid w:val="5DF68571"/>
    <w:rsid w:val="5E012B6E"/>
    <w:rsid w:val="5E07DB12"/>
    <w:rsid w:val="5E107595"/>
    <w:rsid w:val="5E17FB0B"/>
    <w:rsid w:val="5E3FC986"/>
    <w:rsid w:val="5E4DD7F9"/>
    <w:rsid w:val="5E57EBD6"/>
    <w:rsid w:val="5E68ACA6"/>
    <w:rsid w:val="5E7C457D"/>
    <w:rsid w:val="5ECD7584"/>
    <w:rsid w:val="5ED4FEB8"/>
    <w:rsid w:val="5EDEF4AD"/>
    <w:rsid w:val="5EEF862B"/>
    <w:rsid w:val="5EF145CB"/>
    <w:rsid w:val="5EFE0FEF"/>
    <w:rsid w:val="5F06D399"/>
    <w:rsid w:val="5F305262"/>
    <w:rsid w:val="5F4379D6"/>
    <w:rsid w:val="5F75A71F"/>
    <w:rsid w:val="5F9ABA92"/>
    <w:rsid w:val="5F9ED68C"/>
    <w:rsid w:val="5FA8668B"/>
    <w:rsid w:val="5FDEEDF9"/>
    <w:rsid w:val="5FE0D449"/>
    <w:rsid w:val="5FE299F8"/>
    <w:rsid w:val="5FE34AAB"/>
    <w:rsid w:val="5FEC6EAF"/>
    <w:rsid w:val="5FF386AB"/>
    <w:rsid w:val="5FF77C70"/>
    <w:rsid w:val="600503FE"/>
    <w:rsid w:val="600736DA"/>
    <w:rsid w:val="600EA7D5"/>
    <w:rsid w:val="600EB6F3"/>
    <w:rsid w:val="601E349C"/>
    <w:rsid w:val="601F6060"/>
    <w:rsid w:val="602878E3"/>
    <w:rsid w:val="603B72C3"/>
    <w:rsid w:val="605381AC"/>
    <w:rsid w:val="605C8DD4"/>
    <w:rsid w:val="605CBDE6"/>
    <w:rsid w:val="6091B4FB"/>
    <w:rsid w:val="60977A00"/>
    <w:rsid w:val="60A7E2CD"/>
    <w:rsid w:val="60AC9D78"/>
    <w:rsid w:val="60B9B67B"/>
    <w:rsid w:val="60C28FDF"/>
    <w:rsid w:val="60DBC33A"/>
    <w:rsid w:val="60F18172"/>
    <w:rsid w:val="61139F44"/>
    <w:rsid w:val="611C7501"/>
    <w:rsid w:val="6124499A"/>
    <w:rsid w:val="6124AC51"/>
    <w:rsid w:val="61256FC5"/>
    <w:rsid w:val="6128DD79"/>
    <w:rsid w:val="613FF9AC"/>
    <w:rsid w:val="614D9C01"/>
    <w:rsid w:val="6153B7CA"/>
    <w:rsid w:val="6158C4F0"/>
    <w:rsid w:val="6161AE8D"/>
    <w:rsid w:val="616CB902"/>
    <w:rsid w:val="617710FD"/>
    <w:rsid w:val="6191686B"/>
    <w:rsid w:val="6196AF09"/>
    <w:rsid w:val="619E0324"/>
    <w:rsid w:val="61A0F232"/>
    <w:rsid w:val="61A6A85C"/>
    <w:rsid w:val="61B28D23"/>
    <w:rsid w:val="61C06322"/>
    <w:rsid w:val="61C0A54E"/>
    <w:rsid w:val="61C35923"/>
    <w:rsid w:val="61D8B497"/>
    <w:rsid w:val="61DAAD76"/>
    <w:rsid w:val="61EE8559"/>
    <w:rsid w:val="61FEDE10"/>
    <w:rsid w:val="620E52CE"/>
    <w:rsid w:val="62550ACC"/>
    <w:rsid w:val="6256BF7E"/>
    <w:rsid w:val="6290B358"/>
    <w:rsid w:val="62A22C98"/>
    <w:rsid w:val="62B84309"/>
    <w:rsid w:val="62BD59A9"/>
    <w:rsid w:val="62D39319"/>
    <w:rsid w:val="62DECC6C"/>
    <w:rsid w:val="62E3141C"/>
    <w:rsid w:val="62E56AF6"/>
    <w:rsid w:val="62EF4776"/>
    <w:rsid w:val="62EFE25C"/>
    <w:rsid w:val="63029C63"/>
    <w:rsid w:val="63044F67"/>
    <w:rsid w:val="6308BDC5"/>
    <w:rsid w:val="630F1528"/>
    <w:rsid w:val="63112684"/>
    <w:rsid w:val="63169C60"/>
    <w:rsid w:val="631C5FFA"/>
    <w:rsid w:val="63563CE0"/>
    <w:rsid w:val="6359C2B0"/>
    <w:rsid w:val="635FAA75"/>
    <w:rsid w:val="63634758"/>
    <w:rsid w:val="63653780"/>
    <w:rsid w:val="636D0FB5"/>
    <w:rsid w:val="6379637D"/>
    <w:rsid w:val="637B146E"/>
    <w:rsid w:val="6388D52D"/>
    <w:rsid w:val="63963DE4"/>
    <w:rsid w:val="639EDA12"/>
    <w:rsid w:val="63A7D083"/>
    <w:rsid w:val="63C10558"/>
    <w:rsid w:val="63CCF1DD"/>
    <w:rsid w:val="63F2F8C1"/>
    <w:rsid w:val="6402022D"/>
    <w:rsid w:val="6407E270"/>
    <w:rsid w:val="640ED581"/>
    <w:rsid w:val="642B341B"/>
    <w:rsid w:val="64304040"/>
    <w:rsid w:val="6434C9BB"/>
    <w:rsid w:val="64372018"/>
    <w:rsid w:val="643E7A40"/>
    <w:rsid w:val="645B650C"/>
    <w:rsid w:val="646070BF"/>
    <w:rsid w:val="646B4E6D"/>
    <w:rsid w:val="64707EDD"/>
    <w:rsid w:val="6477DF99"/>
    <w:rsid w:val="647AFD90"/>
    <w:rsid w:val="648B98FB"/>
    <w:rsid w:val="6495F76F"/>
    <w:rsid w:val="64A37380"/>
    <w:rsid w:val="64AD6182"/>
    <w:rsid w:val="64C0850A"/>
    <w:rsid w:val="64DB194A"/>
    <w:rsid w:val="65017F9D"/>
    <w:rsid w:val="651F3F9A"/>
    <w:rsid w:val="6527B158"/>
    <w:rsid w:val="6542C124"/>
    <w:rsid w:val="654CB13E"/>
    <w:rsid w:val="654E7CE2"/>
    <w:rsid w:val="655B660F"/>
    <w:rsid w:val="656E2A16"/>
    <w:rsid w:val="6582B89F"/>
    <w:rsid w:val="658F019A"/>
    <w:rsid w:val="65B224D1"/>
    <w:rsid w:val="65C04281"/>
    <w:rsid w:val="65C3F4E5"/>
    <w:rsid w:val="65D441BC"/>
    <w:rsid w:val="65E39F7A"/>
    <w:rsid w:val="65ED0748"/>
    <w:rsid w:val="660AD6C0"/>
    <w:rsid w:val="6611ED70"/>
    <w:rsid w:val="661B798B"/>
    <w:rsid w:val="662BD3DF"/>
    <w:rsid w:val="663EE340"/>
    <w:rsid w:val="664A6E9A"/>
    <w:rsid w:val="6651E760"/>
    <w:rsid w:val="665DE044"/>
    <w:rsid w:val="6669547F"/>
    <w:rsid w:val="668D4BC1"/>
    <w:rsid w:val="668D6908"/>
    <w:rsid w:val="6698F863"/>
    <w:rsid w:val="66A7DDB1"/>
    <w:rsid w:val="66B5F43D"/>
    <w:rsid w:val="66BF9615"/>
    <w:rsid w:val="66C66D26"/>
    <w:rsid w:val="66D1A3C8"/>
    <w:rsid w:val="66D1B9F0"/>
    <w:rsid w:val="66D8135F"/>
    <w:rsid w:val="66E5AA8B"/>
    <w:rsid w:val="66ECA5CB"/>
    <w:rsid w:val="66ED686C"/>
    <w:rsid w:val="66F64444"/>
    <w:rsid w:val="66F71E92"/>
    <w:rsid w:val="66FA62E7"/>
    <w:rsid w:val="6731157D"/>
    <w:rsid w:val="6731C438"/>
    <w:rsid w:val="67496D07"/>
    <w:rsid w:val="676336FD"/>
    <w:rsid w:val="678FF083"/>
    <w:rsid w:val="6795E100"/>
    <w:rsid w:val="6796673C"/>
    <w:rsid w:val="679B896C"/>
    <w:rsid w:val="679C992E"/>
    <w:rsid w:val="67B12A43"/>
    <w:rsid w:val="67B83BDA"/>
    <w:rsid w:val="67C4357C"/>
    <w:rsid w:val="67CB105D"/>
    <w:rsid w:val="67E81DD7"/>
    <w:rsid w:val="67EA2101"/>
    <w:rsid w:val="67F284F3"/>
    <w:rsid w:val="67F7E593"/>
    <w:rsid w:val="6807750D"/>
    <w:rsid w:val="680D2FD2"/>
    <w:rsid w:val="681D4663"/>
    <w:rsid w:val="681F3C18"/>
    <w:rsid w:val="682831FE"/>
    <w:rsid w:val="6838068A"/>
    <w:rsid w:val="683A3E4B"/>
    <w:rsid w:val="6843647D"/>
    <w:rsid w:val="68450350"/>
    <w:rsid w:val="68494E10"/>
    <w:rsid w:val="684D0633"/>
    <w:rsid w:val="68581C4D"/>
    <w:rsid w:val="686314B0"/>
    <w:rsid w:val="68716938"/>
    <w:rsid w:val="68795261"/>
    <w:rsid w:val="687BBA68"/>
    <w:rsid w:val="688220E3"/>
    <w:rsid w:val="688BD140"/>
    <w:rsid w:val="688ECE8F"/>
    <w:rsid w:val="6895CF61"/>
    <w:rsid w:val="68A5F799"/>
    <w:rsid w:val="68B596F2"/>
    <w:rsid w:val="68E877BD"/>
    <w:rsid w:val="68F82A18"/>
    <w:rsid w:val="690F7DDA"/>
    <w:rsid w:val="691EFAB9"/>
    <w:rsid w:val="69237C94"/>
    <w:rsid w:val="69280BC8"/>
    <w:rsid w:val="692D5D32"/>
    <w:rsid w:val="692E4966"/>
    <w:rsid w:val="692EED84"/>
    <w:rsid w:val="69332718"/>
    <w:rsid w:val="69388AD9"/>
    <w:rsid w:val="693A4066"/>
    <w:rsid w:val="694D3A13"/>
    <w:rsid w:val="695460AE"/>
    <w:rsid w:val="695AA0A7"/>
    <w:rsid w:val="695C149A"/>
    <w:rsid w:val="695DD025"/>
    <w:rsid w:val="696CF928"/>
    <w:rsid w:val="69731DF2"/>
    <w:rsid w:val="6977411B"/>
    <w:rsid w:val="697E3C0E"/>
    <w:rsid w:val="6986B123"/>
    <w:rsid w:val="6990C713"/>
    <w:rsid w:val="6997C6FA"/>
    <w:rsid w:val="699AC53F"/>
    <w:rsid w:val="69BA21C6"/>
    <w:rsid w:val="69C83748"/>
    <w:rsid w:val="69CB3088"/>
    <w:rsid w:val="69D98B34"/>
    <w:rsid w:val="69E0BBA6"/>
    <w:rsid w:val="69E28E81"/>
    <w:rsid w:val="69E8A533"/>
    <w:rsid w:val="69E9069D"/>
    <w:rsid w:val="69EC104A"/>
    <w:rsid w:val="69EFC02F"/>
    <w:rsid w:val="69FCFD97"/>
    <w:rsid w:val="6A050A21"/>
    <w:rsid w:val="6A069C15"/>
    <w:rsid w:val="6A296A12"/>
    <w:rsid w:val="6A2A4584"/>
    <w:rsid w:val="6A2FB5D0"/>
    <w:rsid w:val="6A30B929"/>
    <w:rsid w:val="6A33B4A0"/>
    <w:rsid w:val="6A34DC21"/>
    <w:rsid w:val="6A40B93A"/>
    <w:rsid w:val="6A430B3D"/>
    <w:rsid w:val="6A5495D3"/>
    <w:rsid w:val="6A67C8CE"/>
    <w:rsid w:val="6A6F8421"/>
    <w:rsid w:val="6A75BBCB"/>
    <w:rsid w:val="6A90979D"/>
    <w:rsid w:val="6A99AE9B"/>
    <w:rsid w:val="6AA3DA89"/>
    <w:rsid w:val="6AA64317"/>
    <w:rsid w:val="6AA9258D"/>
    <w:rsid w:val="6AB5DE4B"/>
    <w:rsid w:val="6AD17FA1"/>
    <w:rsid w:val="6AE0ED75"/>
    <w:rsid w:val="6AE3C768"/>
    <w:rsid w:val="6AE7C293"/>
    <w:rsid w:val="6AF8269A"/>
    <w:rsid w:val="6B0D6122"/>
    <w:rsid w:val="6B1EF4C1"/>
    <w:rsid w:val="6B27696D"/>
    <w:rsid w:val="6B3B06A5"/>
    <w:rsid w:val="6B3C0B13"/>
    <w:rsid w:val="6B4969A5"/>
    <w:rsid w:val="6B4AEEA9"/>
    <w:rsid w:val="6B587539"/>
    <w:rsid w:val="6B6095DB"/>
    <w:rsid w:val="6B6528F1"/>
    <w:rsid w:val="6B880D85"/>
    <w:rsid w:val="6B99E184"/>
    <w:rsid w:val="6BB0FEE4"/>
    <w:rsid w:val="6BB7B4DA"/>
    <w:rsid w:val="6BE21A80"/>
    <w:rsid w:val="6BFDD599"/>
    <w:rsid w:val="6BFEB5B4"/>
    <w:rsid w:val="6C08A9EF"/>
    <w:rsid w:val="6C091942"/>
    <w:rsid w:val="6C0CED91"/>
    <w:rsid w:val="6C0D051C"/>
    <w:rsid w:val="6C137DC7"/>
    <w:rsid w:val="6C141C81"/>
    <w:rsid w:val="6C1B60C0"/>
    <w:rsid w:val="6C219831"/>
    <w:rsid w:val="6C35A080"/>
    <w:rsid w:val="6C382568"/>
    <w:rsid w:val="6C3B4D82"/>
    <w:rsid w:val="6C46C703"/>
    <w:rsid w:val="6C56F1E0"/>
    <w:rsid w:val="6C6BC64A"/>
    <w:rsid w:val="6C83A2BB"/>
    <w:rsid w:val="6C984310"/>
    <w:rsid w:val="6C9F3ACA"/>
    <w:rsid w:val="6CADA9FF"/>
    <w:rsid w:val="6CAF50BC"/>
    <w:rsid w:val="6CC7B039"/>
    <w:rsid w:val="6CE026BC"/>
    <w:rsid w:val="6D0C2A0D"/>
    <w:rsid w:val="6D10BBF4"/>
    <w:rsid w:val="6D15D38E"/>
    <w:rsid w:val="6D2BF9F2"/>
    <w:rsid w:val="6D343441"/>
    <w:rsid w:val="6D4023B0"/>
    <w:rsid w:val="6D410936"/>
    <w:rsid w:val="6D5A6328"/>
    <w:rsid w:val="6D6AD5E6"/>
    <w:rsid w:val="6D82F838"/>
    <w:rsid w:val="6D96AFFC"/>
    <w:rsid w:val="6D972407"/>
    <w:rsid w:val="6D9BE852"/>
    <w:rsid w:val="6DAD501B"/>
    <w:rsid w:val="6DAF9862"/>
    <w:rsid w:val="6DCF35CA"/>
    <w:rsid w:val="6DEE76F0"/>
    <w:rsid w:val="6DF1D52A"/>
    <w:rsid w:val="6DFE8787"/>
    <w:rsid w:val="6E0CCA5B"/>
    <w:rsid w:val="6E0DD65F"/>
    <w:rsid w:val="6E1BD8B5"/>
    <w:rsid w:val="6E1C455A"/>
    <w:rsid w:val="6E22B829"/>
    <w:rsid w:val="6E2E043D"/>
    <w:rsid w:val="6E317A4E"/>
    <w:rsid w:val="6E34158E"/>
    <w:rsid w:val="6E497AC2"/>
    <w:rsid w:val="6E4D8D83"/>
    <w:rsid w:val="6E52A63D"/>
    <w:rsid w:val="6E53D6CF"/>
    <w:rsid w:val="6E691FE4"/>
    <w:rsid w:val="6E6A06F0"/>
    <w:rsid w:val="6E6FCF42"/>
    <w:rsid w:val="6E751E17"/>
    <w:rsid w:val="6E8C49C2"/>
    <w:rsid w:val="6E8EEF6D"/>
    <w:rsid w:val="6E9BB7B5"/>
    <w:rsid w:val="6E9FF557"/>
    <w:rsid w:val="6EA9E377"/>
    <w:rsid w:val="6EAD0C10"/>
    <w:rsid w:val="6EB12178"/>
    <w:rsid w:val="6EB5E993"/>
    <w:rsid w:val="6EFC5F9F"/>
    <w:rsid w:val="6F1F7465"/>
    <w:rsid w:val="6F397332"/>
    <w:rsid w:val="6F3D73FB"/>
    <w:rsid w:val="6F409AE4"/>
    <w:rsid w:val="6F41EFBA"/>
    <w:rsid w:val="6F4C2385"/>
    <w:rsid w:val="6F5373E6"/>
    <w:rsid w:val="6F569674"/>
    <w:rsid w:val="6F5C6D10"/>
    <w:rsid w:val="6F61DF6C"/>
    <w:rsid w:val="6F69C1E7"/>
    <w:rsid w:val="6F8F6158"/>
    <w:rsid w:val="6F9C4A59"/>
    <w:rsid w:val="6F9F4231"/>
    <w:rsid w:val="6FA7E42F"/>
    <w:rsid w:val="6FAB547E"/>
    <w:rsid w:val="6FC8FDF1"/>
    <w:rsid w:val="6FD5081C"/>
    <w:rsid w:val="6FEEA178"/>
    <w:rsid w:val="6FEFE7DE"/>
    <w:rsid w:val="70087D29"/>
    <w:rsid w:val="70141D5B"/>
    <w:rsid w:val="7023C333"/>
    <w:rsid w:val="7030FA2A"/>
    <w:rsid w:val="7033AE79"/>
    <w:rsid w:val="7047B7D4"/>
    <w:rsid w:val="704A2211"/>
    <w:rsid w:val="7051F322"/>
    <w:rsid w:val="7060D128"/>
    <w:rsid w:val="706BDD81"/>
    <w:rsid w:val="7084CD5F"/>
    <w:rsid w:val="70906800"/>
    <w:rsid w:val="709AF69E"/>
    <w:rsid w:val="709D4695"/>
    <w:rsid w:val="70A42217"/>
    <w:rsid w:val="70A497C1"/>
    <w:rsid w:val="70B6A1BE"/>
    <w:rsid w:val="70CD90D4"/>
    <w:rsid w:val="70DFE166"/>
    <w:rsid w:val="70F16075"/>
    <w:rsid w:val="70FD4F3B"/>
    <w:rsid w:val="71069AC2"/>
    <w:rsid w:val="711098F4"/>
    <w:rsid w:val="71135808"/>
    <w:rsid w:val="7115BD17"/>
    <w:rsid w:val="71196A6C"/>
    <w:rsid w:val="711C6885"/>
    <w:rsid w:val="7136FDE7"/>
    <w:rsid w:val="713D99D3"/>
    <w:rsid w:val="7143BD6B"/>
    <w:rsid w:val="715544A6"/>
    <w:rsid w:val="715B3C17"/>
    <w:rsid w:val="715C078D"/>
    <w:rsid w:val="7160FA15"/>
    <w:rsid w:val="717353F5"/>
    <w:rsid w:val="717FB8E5"/>
    <w:rsid w:val="7185CF45"/>
    <w:rsid w:val="7187F290"/>
    <w:rsid w:val="719D3E1B"/>
    <w:rsid w:val="71B42B69"/>
    <w:rsid w:val="71C48FFC"/>
    <w:rsid w:val="71CC24F8"/>
    <w:rsid w:val="71CFAF58"/>
    <w:rsid w:val="71E85013"/>
    <w:rsid w:val="720710C8"/>
    <w:rsid w:val="72282961"/>
    <w:rsid w:val="722B1CA0"/>
    <w:rsid w:val="7234419B"/>
    <w:rsid w:val="723917E4"/>
    <w:rsid w:val="723C4CB2"/>
    <w:rsid w:val="72418FC1"/>
    <w:rsid w:val="7251FCEB"/>
    <w:rsid w:val="725E0EF3"/>
    <w:rsid w:val="72663A71"/>
    <w:rsid w:val="726BDBBE"/>
    <w:rsid w:val="726EEDD9"/>
    <w:rsid w:val="7272EEBF"/>
    <w:rsid w:val="7288D09D"/>
    <w:rsid w:val="72969FAB"/>
    <w:rsid w:val="72A4B5F5"/>
    <w:rsid w:val="72BCB11B"/>
    <w:rsid w:val="72EB1B8E"/>
    <w:rsid w:val="72EE371C"/>
    <w:rsid w:val="7305A9D0"/>
    <w:rsid w:val="7315C374"/>
    <w:rsid w:val="73385FBC"/>
    <w:rsid w:val="733AE9F6"/>
    <w:rsid w:val="73445C10"/>
    <w:rsid w:val="734F6CF4"/>
    <w:rsid w:val="7350931E"/>
    <w:rsid w:val="736C87EB"/>
    <w:rsid w:val="7379B8F3"/>
    <w:rsid w:val="73858D6D"/>
    <w:rsid w:val="739859BF"/>
    <w:rsid w:val="739EEC31"/>
    <w:rsid w:val="73A08F0F"/>
    <w:rsid w:val="73A2C06D"/>
    <w:rsid w:val="73BFD6C4"/>
    <w:rsid w:val="73C6C4E1"/>
    <w:rsid w:val="73CC4A61"/>
    <w:rsid w:val="73DECBB8"/>
    <w:rsid w:val="73E9F436"/>
    <w:rsid w:val="73F4AA81"/>
    <w:rsid w:val="74010CC6"/>
    <w:rsid w:val="740672D7"/>
    <w:rsid w:val="741EF89F"/>
    <w:rsid w:val="7440BB73"/>
    <w:rsid w:val="744E01AC"/>
    <w:rsid w:val="745686CB"/>
    <w:rsid w:val="746195A6"/>
    <w:rsid w:val="7466104E"/>
    <w:rsid w:val="747B7A33"/>
    <w:rsid w:val="74B5E7B4"/>
    <w:rsid w:val="74B7DA76"/>
    <w:rsid w:val="74BACC17"/>
    <w:rsid w:val="74C560E8"/>
    <w:rsid w:val="74D3E50C"/>
    <w:rsid w:val="74EB71AA"/>
    <w:rsid w:val="750AF720"/>
    <w:rsid w:val="7521EB01"/>
    <w:rsid w:val="7529654A"/>
    <w:rsid w:val="753D2591"/>
    <w:rsid w:val="7540A5A9"/>
    <w:rsid w:val="7541EE0B"/>
    <w:rsid w:val="754C6697"/>
    <w:rsid w:val="7555BEE5"/>
    <w:rsid w:val="7562DEAB"/>
    <w:rsid w:val="756308F4"/>
    <w:rsid w:val="75656185"/>
    <w:rsid w:val="757764BA"/>
    <w:rsid w:val="7585DB19"/>
    <w:rsid w:val="75B0E455"/>
    <w:rsid w:val="75B4A4F0"/>
    <w:rsid w:val="75C6C4AF"/>
    <w:rsid w:val="75D52A9A"/>
    <w:rsid w:val="75EBB1A4"/>
    <w:rsid w:val="75F5AADD"/>
    <w:rsid w:val="75F777C3"/>
    <w:rsid w:val="760D2C9F"/>
    <w:rsid w:val="7615DB90"/>
    <w:rsid w:val="7620A665"/>
    <w:rsid w:val="7626F732"/>
    <w:rsid w:val="7628CECE"/>
    <w:rsid w:val="762F52F6"/>
    <w:rsid w:val="763A5AD2"/>
    <w:rsid w:val="763DBDC6"/>
    <w:rsid w:val="763DEEFF"/>
    <w:rsid w:val="76593E66"/>
    <w:rsid w:val="765A2E26"/>
    <w:rsid w:val="7680EA33"/>
    <w:rsid w:val="7686B628"/>
    <w:rsid w:val="768C6DEE"/>
    <w:rsid w:val="768F9D97"/>
    <w:rsid w:val="76A175EF"/>
    <w:rsid w:val="76A4A863"/>
    <w:rsid w:val="76B32964"/>
    <w:rsid w:val="76B58334"/>
    <w:rsid w:val="76B6A6B6"/>
    <w:rsid w:val="76E411B7"/>
    <w:rsid w:val="76E4DB69"/>
    <w:rsid w:val="76E59A5C"/>
    <w:rsid w:val="76ECDB7B"/>
    <w:rsid w:val="7704027A"/>
    <w:rsid w:val="7710480F"/>
    <w:rsid w:val="771E067C"/>
    <w:rsid w:val="774E9644"/>
    <w:rsid w:val="775A0DF0"/>
    <w:rsid w:val="77603703"/>
    <w:rsid w:val="7765C178"/>
    <w:rsid w:val="7766B6B8"/>
    <w:rsid w:val="77705D3C"/>
    <w:rsid w:val="77806D83"/>
    <w:rsid w:val="778252C7"/>
    <w:rsid w:val="77828122"/>
    <w:rsid w:val="77914244"/>
    <w:rsid w:val="77967011"/>
    <w:rsid w:val="779B7876"/>
    <w:rsid w:val="77A9160C"/>
    <w:rsid w:val="77B8C257"/>
    <w:rsid w:val="77D2FC93"/>
    <w:rsid w:val="77D9FF25"/>
    <w:rsid w:val="77E0B46F"/>
    <w:rsid w:val="77E4A4D7"/>
    <w:rsid w:val="77E4AA2A"/>
    <w:rsid w:val="77E5D946"/>
    <w:rsid w:val="77E8B173"/>
    <w:rsid w:val="78115F02"/>
    <w:rsid w:val="78144F26"/>
    <w:rsid w:val="781D0DC7"/>
    <w:rsid w:val="781EBBC5"/>
    <w:rsid w:val="78274A08"/>
    <w:rsid w:val="78373101"/>
    <w:rsid w:val="783CAD17"/>
    <w:rsid w:val="783EF5B5"/>
    <w:rsid w:val="7843566B"/>
    <w:rsid w:val="784855DE"/>
    <w:rsid w:val="786819D1"/>
    <w:rsid w:val="787A32DD"/>
    <w:rsid w:val="787FEB95"/>
    <w:rsid w:val="788422C8"/>
    <w:rsid w:val="7889FEA0"/>
    <w:rsid w:val="789BFCDB"/>
    <w:rsid w:val="78A02FA7"/>
    <w:rsid w:val="78A66219"/>
    <w:rsid w:val="78B6BE28"/>
    <w:rsid w:val="78C477D4"/>
    <w:rsid w:val="78C8E329"/>
    <w:rsid w:val="78D56690"/>
    <w:rsid w:val="78E6D34B"/>
    <w:rsid w:val="78EC0788"/>
    <w:rsid w:val="78F5DF24"/>
    <w:rsid w:val="791210E6"/>
    <w:rsid w:val="79169AE3"/>
    <w:rsid w:val="79191EC6"/>
    <w:rsid w:val="792A1C5F"/>
    <w:rsid w:val="79561E5A"/>
    <w:rsid w:val="795B456A"/>
    <w:rsid w:val="7965892B"/>
    <w:rsid w:val="796AD623"/>
    <w:rsid w:val="796BD0D6"/>
    <w:rsid w:val="79703FB9"/>
    <w:rsid w:val="79713363"/>
    <w:rsid w:val="797244CC"/>
    <w:rsid w:val="797263DA"/>
    <w:rsid w:val="7977453C"/>
    <w:rsid w:val="797989B3"/>
    <w:rsid w:val="797C2A1D"/>
    <w:rsid w:val="797F5600"/>
    <w:rsid w:val="7984F5F7"/>
    <w:rsid w:val="79A36865"/>
    <w:rsid w:val="79A6309E"/>
    <w:rsid w:val="7A042982"/>
    <w:rsid w:val="7A057591"/>
    <w:rsid w:val="7A35C49E"/>
    <w:rsid w:val="7A3F2795"/>
    <w:rsid w:val="7A3F6877"/>
    <w:rsid w:val="7A4D8831"/>
    <w:rsid w:val="7A4EE9F6"/>
    <w:rsid w:val="7A54B912"/>
    <w:rsid w:val="7A5596CA"/>
    <w:rsid w:val="7A571781"/>
    <w:rsid w:val="7A7CDD35"/>
    <w:rsid w:val="7A9CE59A"/>
    <w:rsid w:val="7AA08EA3"/>
    <w:rsid w:val="7AA2A01F"/>
    <w:rsid w:val="7AAC7833"/>
    <w:rsid w:val="7AB09F1C"/>
    <w:rsid w:val="7AB72D58"/>
    <w:rsid w:val="7AB94067"/>
    <w:rsid w:val="7ABC6052"/>
    <w:rsid w:val="7AC9F140"/>
    <w:rsid w:val="7ACBCFEA"/>
    <w:rsid w:val="7AD694C5"/>
    <w:rsid w:val="7ADCA969"/>
    <w:rsid w:val="7AE6A1CD"/>
    <w:rsid w:val="7AF2F9D3"/>
    <w:rsid w:val="7AFBB628"/>
    <w:rsid w:val="7B04ADB9"/>
    <w:rsid w:val="7B1AA4FD"/>
    <w:rsid w:val="7B1B48E7"/>
    <w:rsid w:val="7B266312"/>
    <w:rsid w:val="7B27EFF4"/>
    <w:rsid w:val="7B40E33E"/>
    <w:rsid w:val="7B47189A"/>
    <w:rsid w:val="7B5B92A7"/>
    <w:rsid w:val="7B814567"/>
    <w:rsid w:val="7B852E83"/>
    <w:rsid w:val="7B91D8D9"/>
    <w:rsid w:val="7BA8C81C"/>
    <w:rsid w:val="7BAFC4AB"/>
    <w:rsid w:val="7BC3344C"/>
    <w:rsid w:val="7BCDC6D9"/>
    <w:rsid w:val="7BD9D555"/>
    <w:rsid w:val="7BDDC834"/>
    <w:rsid w:val="7BDFC9D8"/>
    <w:rsid w:val="7BE07F5E"/>
    <w:rsid w:val="7BF13CF6"/>
    <w:rsid w:val="7C018E5B"/>
    <w:rsid w:val="7C05245C"/>
    <w:rsid w:val="7C1D9D5D"/>
    <w:rsid w:val="7C23CB17"/>
    <w:rsid w:val="7C4510A1"/>
    <w:rsid w:val="7C567314"/>
    <w:rsid w:val="7C5BF391"/>
    <w:rsid w:val="7C5E5B54"/>
    <w:rsid w:val="7C644362"/>
    <w:rsid w:val="7C76CBC8"/>
    <w:rsid w:val="7C7FD955"/>
    <w:rsid w:val="7C80E235"/>
    <w:rsid w:val="7C813AD3"/>
    <w:rsid w:val="7C83B245"/>
    <w:rsid w:val="7C866811"/>
    <w:rsid w:val="7C92339B"/>
    <w:rsid w:val="7C977886"/>
    <w:rsid w:val="7C9B69B5"/>
    <w:rsid w:val="7C9E28F0"/>
    <w:rsid w:val="7CA5721B"/>
    <w:rsid w:val="7CAF1695"/>
    <w:rsid w:val="7CB0703B"/>
    <w:rsid w:val="7CB2E6FC"/>
    <w:rsid w:val="7CB92171"/>
    <w:rsid w:val="7CC7F41D"/>
    <w:rsid w:val="7CCA4A26"/>
    <w:rsid w:val="7CD32E1B"/>
    <w:rsid w:val="7CD58160"/>
    <w:rsid w:val="7CDE67C2"/>
    <w:rsid w:val="7CE261C3"/>
    <w:rsid w:val="7CE7E63A"/>
    <w:rsid w:val="7D01CF38"/>
    <w:rsid w:val="7D024D3F"/>
    <w:rsid w:val="7D15600D"/>
    <w:rsid w:val="7D1E3149"/>
    <w:rsid w:val="7D213791"/>
    <w:rsid w:val="7D259EEB"/>
    <w:rsid w:val="7D291A79"/>
    <w:rsid w:val="7D395B98"/>
    <w:rsid w:val="7D4870EF"/>
    <w:rsid w:val="7D4C05CC"/>
    <w:rsid w:val="7D514B91"/>
    <w:rsid w:val="7D774A17"/>
    <w:rsid w:val="7D7D9F12"/>
    <w:rsid w:val="7D8DD2DC"/>
    <w:rsid w:val="7D9428B8"/>
    <w:rsid w:val="7D9C1A68"/>
    <w:rsid w:val="7DA2EE7F"/>
    <w:rsid w:val="7DB549A0"/>
    <w:rsid w:val="7DBD9733"/>
    <w:rsid w:val="7DCA726D"/>
    <w:rsid w:val="7DF3C2F4"/>
    <w:rsid w:val="7DF3C5A4"/>
    <w:rsid w:val="7DF79127"/>
    <w:rsid w:val="7DFC3AE4"/>
    <w:rsid w:val="7E033BD6"/>
    <w:rsid w:val="7E1DDBA1"/>
    <w:rsid w:val="7E2059BF"/>
    <w:rsid w:val="7E2AD403"/>
    <w:rsid w:val="7E38A8A6"/>
    <w:rsid w:val="7E405D1D"/>
    <w:rsid w:val="7E52C849"/>
    <w:rsid w:val="7E5FC193"/>
    <w:rsid w:val="7E674CAF"/>
    <w:rsid w:val="7E6DEF4F"/>
    <w:rsid w:val="7E7F70B9"/>
    <w:rsid w:val="7E84F461"/>
    <w:rsid w:val="7E86718C"/>
    <w:rsid w:val="7E8E5BB2"/>
    <w:rsid w:val="7E9FB776"/>
    <w:rsid w:val="7EA838B0"/>
    <w:rsid w:val="7EA856C3"/>
    <w:rsid w:val="7EB2DE72"/>
    <w:rsid w:val="7EBC8FF2"/>
    <w:rsid w:val="7EC306E1"/>
    <w:rsid w:val="7ED4D5AA"/>
    <w:rsid w:val="7EDDB866"/>
    <w:rsid w:val="7EE9B5B0"/>
    <w:rsid w:val="7EF00DA4"/>
    <w:rsid w:val="7EF2F4F0"/>
    <w:rsid w:val="7EF88485"/>
    <w:rsid w:val="7EF96BA1"/>
    <w:rsid w:val="7F0364E2"/>
    <w:rsid w:val="7F31C982"/>
    <w:rsid w:val="7F32CAC1"/>
    <w:rsid w:val="7F374C20"/>
    <w:rsid w:val="7F37CC12"/>
    <w:rsid w:val="7F6A33F9"/>
    <w:rsid w:val="7F72BA99"/>
    <w:rsid w:val="7F8E7A00"/>
    <w:rsid w:val="7F94C844"/>
    <w:rsid w:val="7F9616FF"/>
    <w:rsid w:val="7F985FCF"/>
    <w:rsid w:val="7FA5EC1D"/>
    <w:rsid w:val="7FA99E9D"/>
    <w:rsid w:val="7FB0705A"/>
    <w:rsid w:val="7FCA2E89"/>
    <w:rsid w:val="7FCBD59E"/>
    <w:rsid w:val="7FE517FA"/>
    <w:rsid w:val="7FECCF3E"/>
    <w:rsid w:val="7FF0B0D0"/>
    <w:rsid w:val="7FF52C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FF95D3"/>
  <w15:docId w15:val="{61355ED1-DF4A-49D4-BC6A-BF161289A9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qFormat="1"/>
    <w:lsdException w:name="heading 8" w:uiPriority="9" w:semiHidden="1" w:qFormat="1"/>
    <w:lsdException w:name="heading 9" w:uiPriority="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uiPriority="39" w:semiHidden="1"/>
    <w:lsdException w:name="toc 2" w:uiPriority="39" w:semiHidden="1"/>
    <w:lsdException w:name="toc 3" w:uiPriority="39" w:semiHidden="1"/>
    <w:lsdException w:name="toc 4" w:uiPriority="39" w:semiHidden="1"/>
    <w:lsdException w:name="toc 5" w:uiPriority="39" w:semiHidden="1"/>
    <w:lsdException w:name="toc 6" w:uiPriority="39" w:semiHidden="1"/>
    <w:lsdException w:name="toc 7" w:uiPriority="39" w:semiHidden="1"/>
    <w:lsdException w:name="toc 8" w:uiPriority="39" w:semiHidden="1"/>
    <w:lsdException w:name="toc 9" w:uiPriority="39" w:semiHidden="1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uiPriority="35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/>
    <w:lsdException w:name="Signature" w:semiHidden="1"/>
    <w:lsdException w:name="Default Paragraph Font" w:uiPriority="1" w:semiHidden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uiPriority="22" w:qFormat="1"/>
    <w:lsdException w:name="Emphasis" w:uiPriority="20" w:semiHidden="1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 w:unhideWhenUsed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semiHidden="1" w:qFormat="1"/>
    <w:lsdException w:name="Quote" w:uiPriority="29" w:semiHidden="1" w:qFormat="1"/>
    <w:lsdException w:name="Intense Quote" w:uiPriority="30" w:semiHidden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semiHidden="1" w:qFormat="1"/>
    <w:lsdException w:name="Intense Emphasis" w:uiPriority="21" w:semiHidden="1" w:qFormat="1"/>
    <w:lsdException w:name="Subtle Reference" w:uiPriority="31" w:semiHidden="1" w:qFormat="1"/>
    <w:lsdException w:name="Intense Reference" w:uiPriority="32" w:semiHidden="1" w:qFormat="1"/>
    <w:lsdException w:name="Book Title" w:uiPriority="33" w:semiHidden="1" w:qFormat="1"/>
    <w:lsdException w:name="Bibliography" w:uiPriority="37" w:semiHidden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31079D"/>
    <w:pPr>
      <w:spacing w:after="280" w:line="264" w:lineRule="auto"/>
    </w:pPr>
    <w:rPr>
      <w:rFonts w:eastAsia="Oslo Sans Office" w:cs="Oslo Sans Office"/>
    </w:rPr>
  </w:style>
  <w:style w:type="paragraph" w:styleId="Heading1">
    <w:name w:val="heading 1"/>
    <w:basedOn w:val="Normal"/>
    <w:next w:val="Normal"/>
    <w:link w:val="Heading1Char"/>
    <w:uiPriority w:val="9"/>
    <w:qFormat/>
    <w:rsid w:val="00712959"/>
    <w:pPr>
      <w:keepNext/>
      <w:keepLines/>
      <w:spacing w:after="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A83279"/>
    <w:pPr>
      <w:keepNext/>
      <w:keepLines/>
      <w:spacing w:after="0"/>
      <w:outlineLvl w:val="1"/>
    </w:pPr>
    <w:rPr>
      <w:rFonts w:asciiTheme="majorHAnsi" w:hAnsiTheme="majorHAnsi" w:eastAsiaTheme="majorEastAsia" w:cstheme="majorBidi"/>
      <w:color w:val="000000" w:themeColor="text1"/>
      <w:szCs w:val="2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712959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leGrid">
    <w:name w:val="Table Grid"/>
    <w:basedOn w:val="TableNorma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Header">
    <w:name w:val="header"/>
    <w:basedOn w:val="Normal"/>
    <w:link w:val="HeaderChar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semiHidden/>
    <w:rsid w:val="00FD7882"/>
    <w:rPr>
      <w:sz w:val="20"/>
    </w:rPr>
  </w:style>
  <w:style w:type="paragraph" w:styleId="Footer">
    <w:name w:val="footer"/>
    <w:basedOn w:val="Normal"/>
    <w:link w:val="FooterChar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FooterChar" w:customStyle="1">
    <w:name w:val="Footer Char"/>
    <w:basedOn w:val="DefaultParagraphFont"/>
    <w:link w:val="Footer"/>
    <w:uiPriority w:val="99"/>
    <w:rsid w:val="00FD7882"/>
    <w:rPr>
      <w:color w:val="2A2859" w:themeColor="text2"/>
      <w:sz w:val="16"/>
    </w:rPr>
  </w:style>
  <w:style w:type="character" w:styleId="Strong">
    <w:name w:val="Strong"/>
    <w:basedOn w:val="DefaultParagraphFont"/>
    <w:uiPriority w:val="22"/>
    <w:qFormat/>
    <w:rsid w:val="005D093C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NoSpacing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ceholderText">
    <w:name w:val="Placeholder Text"/>
    <w:basedOn w:val="DefaultParagraphFont"/>
    <w:uiPriority w:val="99"/>
    <w:semiHidden/>
    <w:rsid w:val="000119BE"/>
    <w:rPr>
      <w:color w:val="8080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</w:rPr>
  </w:style>
  <w:style w:type="character" w:styleId="SubtitleChar" w:customStyle="1">
    <w:name w:val="Subtitle Char"/>
    <w:basedOn w:val="DefaultParagraphFont"/>
    <w:link w:val="Subtitle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Heading2Char" w:customStyle="1">
    <w:name w:val="Heading 2 Char"/>
    <w:basedOn w:val="DefaultParagraphFont"/>
    <w:link w:val="Heading2"/>
    <w:uiPriority w:val="9"/>
    <w:rsid w:val="00A83279"/>
    <w:rPr>
      <w:rFonts w:asciiTheme="majorHAnsi" w:hAnsiTheme="majorHAnsi" w:eastAsiaTheme="majorEastAsia" w:cstheme="majorBidi"/>
      <w:color w:val="000000" w:themeColor="text1"/>
      <w:szCs w:val="26"/>
    </w:rPr>
  </w:style>
  <w:style w:type="table" w:styleId="Creunaenkel" w:customStyle="1">
    <w:name w:val="Creuna enkel"/>
    <w:basedOn w:val="TableNorma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111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1111D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B11356"/>
    <w:rPr>
      <w:color w:val="000000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rsid w:val="00AE38BC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AE38BC"/>
    <w:pPr>
      <w:spacing w:after="0" w:line="240" w:lineRule="auto"/>
    </w:pPr>
    <w:rPr>
      <w:rFonts w:ascii="Times New Roman" w:hAnsi="Times New Roman" w:eastAsia="Times New Roman" w:cs="Times New Roman"/>
      <w:szCs w:val="20"/>
      <w:lang w:eastAsia="nb-NO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AE38BC"/>
    <w:rPr>
      <w:rFonts w:ascii="Times New Roman" w:hAnsi="Times New Roman" w:eastAsia="Times New Roman" w:cs="Times New Roman"/>
      <w:sz w:val="20"/>
      <w:szCs w:val="20"/>
      <w:lang w:eastAsia="nb-NO"/>
    </w:rPr>
  </w:style>
  <w:style w:type="numbering" w:styleId="StilNummerert14ptFet" w:customStyle="1">
    <w:name w:val="Stil Nummerert 14 pt Fet"/>
    <w:rsid w:val="00AE38BC"/>
    <w:pPr>
      <w:numPr>
        <w:numId w:val="13"/>
      </w:numPr>
    </w:pPr>
  </w:style>
  <w:style w:type="paragraph" w:styleId="ListParagraph">
    <w:name w:val="List Paragraph"/>
    <w:basedOn w:val="Normal"/>
    <w:uiPriority w:val="34"/>
    <w:qFormat/>
    <w:rsid w:val="00AE38BC"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4"/>
      <w:szCs w:val="20"/>
      <w:lang w:eastAsia="nb-NO"/>
    </w:rPr>
  </w:style>
  <w:style w:type="character" w:styleId="normaltextrun" w:customStyle="1">
    <w:name w:val="normaltextrun"/>
    <w:basedOn w:val="DefaultParagraphFont"/>
    <w:rsid w:val="003C154F"/>
  </w:style>
  <w:style w:type="character" w:styleId="eop" w:customStyle="1">
    <w:name w:val="eop"/>
    <w:basedOn w:val="DefaultParagraphFont"/>
    <w:rsid w:val="003C154F"/>
  </w:style>
  <w:style w:type="paragraph" w:styleId="paragraph" w:customStyle="1">
    <w:name w:val="paragraph"/>
    <w:basedOn w:val="Normal"/>
    <w:rsid w:val="003C154F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nb-NO"/>
    </w:rPr>
  </w:style>
  <w:style w:type="character" w:styleId="tabchar" w:customStyle="1">
    <w:name w:val="tabchar"/>
    <w:basedOn w:val="DefaultParagraphFont"/>
    <w:rsid w:val="003C154F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BC4D9E"/>
    <w:pPr>
      <w:spacing w:after="280"/>
    </w:pPr>
    <w:rPr>
      <w:rFonts w:asciiTheme="minorHAnsi" w:hAnsiTheme="minorHAnsi" w:eastAsiaTheme="minorHAnsi" w:cstheme="minorBidi"/>
      <w:b/>
      <w:bCs/>
      <w:lang w:eastAsia="en-US"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BC4D9E"/>
    <w:rPr>
      <w:rFonts w:ascii="Times New Roman" w:hAnsi="Times New Roman" w:eastAsia="Times New Roman" w:cs="Times New Roman"/>
      <w:b/>
      <w:bCs/>
      <w:sz w:val="20"/>
      <w:szCs w:val="20"/>
      <w:lang w:eastAsia="nb-NO"/>
    </w:rPr>
  </w:style>
  <w:style w:type="character" w:styleId="UnresolvedMention">
    <w:name w:val="Unresolved Mention"/>
    <w:basedOn w:val="DefaultParagraphFont"/>
    <w:uiPriority w:val="99"/>
    <w:semiHidden/>
    <w:unhideWhenUsed/>
    <w:rsid w:val="00275C5C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637D8C"/>
    <w:rPr>
      <w:color w:val="2B579A"/>
      <w:shd w:val="clear" w:color="auto" w:fill="E1DFDD"/>
    </w:rPr>
  </w:style>
  <w:style w:type="paragraph" w:styleId="Revision">
    <w:name w:val="Revision"/>
    <w:hidden/>
    <w:uiPriority w:val="99"/>
    <w:semiHidden/>
    <w:rsid w:val="007F2750"/>
    <w:pPr>
      <w:spacing w:after="0" w:line="240" w:lineRule="auto"/>
    </w:pPr>
    <w:rPr>
      <w:rFonts w:eastAsia="Oslo Sans Office" w:cs="Oslo Sans Office"/>
    </w:rPr>
  </w:style>
  <w:style w:type="paragraph" w:styleId="pf0" w:customStyle="1">
    <w:name w:val="pf0"/>
    <w:basedOn w:val="Normal"/>
    <w:rsid w:val="0079184B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nb-NO"/>
    </w:rPr>
  </w:style>
  <w:style w:type="character" w:styleId="cf01" w:customStyle="1">
    <w:name w:val="cf01"/>
    <w:basedOn w:val="DefaultParagraphFont"/>
    <w:rsid w:val="0079184B"/>
    <w:rPr>
      <w:rFonts w:hint="default"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rsid w:val="004812B3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99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7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5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9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36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32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44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1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20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940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96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673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20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85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1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44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6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69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01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736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808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669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01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57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050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58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62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601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800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21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39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81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36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581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6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942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03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720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37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1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96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8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1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90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2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0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5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2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38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92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826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38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9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99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607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2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183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48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307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87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36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0607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07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39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59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83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39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87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125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58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6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656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00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yperlink" Target="https://anskaffelser.no/verktoy/maler/verktoy-pa-ssa-mal-databehandleravtale-og-sjekkliste" TargetMode="External" Id="rId13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1.xml" Id="rId15" /><Relationship Type="http://schemas.openxmlformats.org/officeDocument/2006/relationships/footnotes" Target="footnotes.xml" Id="rId10" /><Relationship Type="http://schemas.microsoft.com/office/2020/10/relationships/intelligence" Target="intelligence2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footer" Target="footer1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eichman.no" TargetMode="External"/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eichman.no" TargetMode="External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B316455\Downloads\Deichman%20M&#248;tereferat%20(1)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Egendefinert 37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D6163CE1D8B748AA4FBD99A1A3925B" ma:contentTypeVersion="27" ma:contentTypeDescription="Create a new document." ma:contentTypeScope="" ma:versionID="a1badf223391398451bb92963354a741">
  <xsd:schema xmlns:xsd="http://www.w3.org/2001/XMLSchema" xmlns:xs="http://www.w3.org/2001/XMLSchema" xmlns:p="http://schemas.microsoft.com/office/2006/metadata/properties" xmlns:ns2="25c534b4-626b-4457-9716-90fe22f9980e" xmlns:ns3="99521434-91c1-42be-b943-616fa43a5fae" targetNamespace="http://schemas.microsoft.com/office/2006/metadata/properties" ma:root="true" ma:fieldsID="25bd19af0a1bcaab96358f7bb19fbca1" ns2:_="" ns3:_="">
    <xsd:import namespace="25c534b4-626b-4457-9716-90fe22f9980e"/>
    <xsd:import namespace="99521434-91c1-42be-b943-616fa43a5f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c534b4-626b-4457-9716-90fe22f998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521434-91c1-42be-b943-616fa43a5fa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1482a034-0441-4d56-a0d6-953956ebd4fd}" ma:internalName="TaxCatchAll" ma:showField="CatchAllData" ma:web="99521434-91c1-42be-b943-616fa43a5fa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5c534b4-626b-4457-9716-90fe22f9980e">
      <Terms xmlns="http://schemas.microsoft.com/office/infopath/2007/PartnerControls"/>
    </lcf76f155ced4ddcb4097134ff3c332f>
    <TaxCatchAll xmlns="99521434-91c1-42be-b943-616fa43a5fae" xsi:nil="true"/>
  </documentManagement>
</p:properties>
</file>

<file path=customXml/item4.xml><?xml version="1.0" encoding="utf-8"?>
<root>
</root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5E7A54-13B7-4468-AFC5-9C63A2AFF32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88EC187-7DEE-4482-9BE9-16383D1FFA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5c534b4-626b-4457-9716-90fe22f9980e"/>
    <ds:schemaRef ds:uri="99521434-91c1-42be-b943-616fa43a5f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F9AA8D-3A48-44BC-9FDA-496E428B1BE4}">
  <ds:schemaRefs>
    <ds:schemaRef ds:uri="http://schemas.microsoft.com/office/2006/metadata/properties"/>
    <ds:schemaRef ds:uri="http://schemas.microsoft.com/office/infopath/2007/PartnerControls"/>
    <ds:schemaRef ds:uri="25c534b4-626b-4457-9716-90fe22f9980e"/>
    <ds:schemaRef ds:uri="99521434-91c1-42be-b943-616fa43a5fae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C9CBE4DD-8ABE-4275-9CFE-5E3C3E2199DC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Deichman%20Møtereferat%20(1).dotx</ap:Template>
  <ap:Application>Microsoft Word for the web</ap:Application>
  <ap:DocSecurity>4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Malin Maria Modorato</dc:creator>
  <keywords/>
  <lastModifiedBy>Finn Kaisen Hamre</lastModifiedBy>
  <revision>242</revision>
  <lastPrinted>2025-05-27T18:20:00.0000000Z</lastPrinted>
  <dcterms:created xsi:type="dcterms:W3CDTF">2025-05-23T22:23:00.0000000Z</dcterms:created>
  <dcterms:modified xsi:type="dcterms:W3CDTF">2026-07-29T06:35:13.2311877Z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0x01010000D6163CE1D8B748AA4FBD99A1A3925B</vt:lpwstr>
  </property>
  <property fmtid="{D5CDD505-2E9C-101B-9397-08002B2CF9AE}" pid="4" name="MediaServiceImageTags">
    <vt:lpwstr/>
  </property>
  <property fmtid="{D5CDD505-2E9C-101B-9397-08002B2CF9AE}" pid="5" name="docLang">
    <vt:lpwstr>nb</vt:lpwstr>
  </property>
</Properties>
</file>